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0C5A" w:rsidRPr="00314539" w:rsidRDefault="00900BE3" w:rsidP="00F20C5A">
      <w:pPr>
        <w:rPr>
          <w:rFonts w:ascii="Verdana" w:hAnsi="Verdana"/>
        </w:rPr>
      </w:pPr>
      <w:r>
        <w:rPr>
          <w:rFonts w:ascii="Verdana" w:hAnsi="Verdana"/>
          <w:noProof/>
          <w:lang w:eastAsia="pt-PT"/>
        </w:rPr>
        <w:drawing>
          <wp:inline distT="0" distB="0" distL="0" distR="0">
            <wp:extent cx="5610225" cy="13906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56" t="36951" r="12138" b="37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C5A" w:rsidRPr="00314539" w:rsidRDefault="00F20C5A" w:rsidP="00F20C5A">
      <w:pPr>
        <w:jc w:val="center"/>
        <w:rPr>
          <w:rFonts w:ascii="Verdana" w:hAnsi="Verdana"/>
        </w:rPr>
      </w:pPr>
    </w:p>
    <w:p w:rsidR="00F20C5A" w:rsidRPr="00314539" w:rsidRDefault="00F20C5A" w:rsidP="00F20C5A">
      <w:pPr>
        <w:rPr>
          <w:rFonts w:ascii="Verdana" w:hAnsi="Verdana"/>
        </w:rPr>
      </w:pPr>
    </w:p>
    <w:p w:rsidR="00F20C5A" w:rsidRPr="00314539" w:rsidRDefault="00F20C5A" w:rsidP="00F20C5A">
      <w:pPr>
        <w:rPr>
          <w:rFonts w:ascii="Verdana" w:hAnsi="Verdana"/>
        </w:rPr>
      </w:pPr>
    </w:p>
    <w:p w:rsidR="00527E47" w:rsidRPr="004D252D" w:rsidRDefault="00527E47" w:rsidP="00F20C5A">
      <w:pPr>
        <w:jc w:val="right"/>
        <w:rPr>
          <w:sz w:val="24"/>
          <w:szCs w:val="24"/>
        </w:rPr>
      </w:pP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4D252D" w:rsidRDefault="004D252D" w:rsidP="00F20C5A">
      <w:pPr>
        <w:jc w:val="right"/>
        <w:rPr>
          <w:sz w:val="24"/>
          <w:szCs w:val="24"/>
        </w:rPr>
      </w:pPr>
    </w:p>
    <w:p w:rsidR="004D252D" w:rsidRDefault="004D252D" w:rsidP="00F20C5A">
      <w:pPr>
        <w:jc w:val="right"/>
        <w:rPr>
          <w:sz w:val="24"/>
          <w:szCs w:val="24"/>
        </w:rPr>
      </w:pPr>
    </w:p>
    <w:p w:rsidR="004D252D" w:rsidRDefault="004D252D" w:rsidP="00F20C5A">
      <w:pPr>
        <w:jc w:val="right"/>
        <w:rPr>
          <w:b/>
          <w:sz w:val="24"/>
          <w:szCs w:val="24"/>
        </w:rPr>
      </w:pPr>
    </w:p>
    <w:p w:rsidR="004D252D" w:rsidRDefault="004D252D" w:rsidP="00F20C5A">
      <w:pPr>
        <w:jc w:val="right"/>
        <w:rPr>
          <w:b/>
          <w:sz w:val="24"/>
          <w:szCs w:val="24"/>
        </w:rPr>
      </w:pPr>
    </w:p>
    <w:p w:rsidR="004D252D" w:rsidRPr="00AF4ACB" w:rsidRDefault="004D252D" w:rsidP="00F20C5A">
      <w:pPr>
        <w:jc w:val="right"/>
        <w:rPr>
          <w:b/>
          <w:sz w:val="32"/>
          <w:szCs w:val="32"/>
        </w:rPr>
      </w:pPr>
    </w:p>
    <w:p w:rsidR="00527E47" w:rsidRPr="00AF4ACB" w:rsidRDefault="008841B3" w:rsidP="00F20C5A">
      <w:pPr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t>ARTSOFT Mobile</w:t>
      </w:r>
    </w:p>
    <w:p w:rsidR="00527E47" w:rsidRPr="00314539" w:rsidRDefault="00084B2B" w:rsidP="00F20C5A">
      <w:pPr>
        <w:jc w:val="right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11.10.020</w:t>
      </w: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>
      <w:pPr>
        <w:rPr>
          <w:szCs w:val="24"/>
        </w:rPr>
      </w:pPr>
      <w:r>
        <w:rPr>
          <w:szCs w:val="24"/>
        </w:rPr>
        <w:br w:type="page"/>
      </w:r>
    </w:p>
    <w:p w:rsidR="00F20C5A" w:rsidRPr="00314539" w:rsidRDefault="00F20C5A" w:rsidP="00F20C5A">
      <w:pPr>
        <w:jc w:val="center"/>
        <w:rPr>
          <w:rFonts w:ascii="Verdana" w:hAnsi="Verdana"/>
        </w:rPr>
      </w:pPr>
    </w:p>
    <w:p w:rsidR="009E4431" w:rsidRPr="007E535F" w:rsidRDefault="009E4431" w:rsidP="009E4431">
      <w:pPr>
        <w:pStyle w:val="SemEspaamento"/>
        <w:rPr>
          <w:rFonts w:ascii="Trebuchet MS" w:hAnsi="Trebuchet MS"/>
          <w:b/>
          <w:sz w:val="28"/>
        </w:rPr>
      </w:pPr>
      <w:r w:rsidRPr="007E535F">
        <w:rPr>
          <w:rFonts w:ascii="Trebuchet MS" w:hAnsi="Trebuchet MS"/>
          <w:b/>
          <w:sz w:val="28"/>
        </w:rPr>
        <w:t>INDÍCE</w:t>
      </w:r>
    </w:p>
    <w:p w:rsidR="00372268" w:rsidRDefault="009E4431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r w:rsidRPr="007E535F">
        <w:fldChar w:fldCharType="begin"/>
      </w:r>
      <w:r w:rsidRPr="007E535F">
        <w:instrText xml:space="preserve"> TOC \o "1-3" \h \z \u </w:instrText>
      </w:r>
      <w:r w:rsidRPr="007E535F">
        <w:fldChar w:fldCharType="separate"/>
      </w:r>
      <w:hyperlink w:anchor="_Toc386114749" w:history="1">
        <w:r w:rsidR="00372268" w:rsidRPr="00F811C4">
          <w:rPr>
            <w:rStyle w:val="Hiperligao"/>
          </w:rPr>
          <w:t>Artigos Multidimensionais</w:t>
        </w:r>
        <w:r w:rsidR="00372268">
          <w:rPr>
            <w:webHidden/>
          </w:rPr>
          <w:tab/>
        </w:r>
        <w:r w:rsidR="00372268">
          <w:rPr>
            <w:webHidden/>
          </w:rPr>
          <w:fldChar w:fldCharType="begin"/>
        </w:r>
        <w:r w:rsidR="00372268">
          <w:rPr>
            <w:webHidden/>
          </w:rPr>
          <w:instrText xml:space="preserve"> PAGEREF _Toc386114749 \h </w:instrText>
        </w:r>
        <w:r w:rsidR="00372268">
          <w:rPr>
            <w:webHidden/>
          </w:rPr>
        </w:r>
        <w:r w:rsidR="00372268">
          <w:rPr>
            <w:webHidden/>
          </w:rPr>
          <w:fldChar w:fldCharType="separate"/>
        </w:r>
        <w:r w:rsidR="00372268">
          <w:rPr>
            <w:webHidden/>
          </w:rPr>
          <w:t>3</w:t>
        </w:r>
        <w:r w:rsidR="00372268">
          <w:rPr>
            <w:webHidden/>
          </w:rPr>
          <w:fldChar w:fldCharType="end"/>
        </w:r>
      </w:hyperlink>
    </w:p>
    <w:p w:rsidR="00372268" w:rsidRDefault="000A06BE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386114750" w:history="1">
        <w:r w:rsidR="00372268" w:rsidRPr="00F811C4">
          <w:rPr>
            <w:rStyle w:val="Hiperligao"/>
          </w:rPr>
          <w:t>Configuração</w:t>
        </w:r>
        <w:r w:rsidR="00372268">
          <w:rPr>
            <w:webHidden/>
          </w:rPr>
          <w:tab/>
        </w:r>
        <w:r w:rsidR="00372268">
          <w:rPr>
            <w:webHidden/>
          </w:rPr>
          <w:fldChar w:fldCharType="begin"/>
        </w:r>
        <w:r w:rsidR="00372268">
          <w:rPr>
            <w:webHidden/>
          </w:rPr>
          <w:instrText xml:space="preserve"> PAGEREF _Toc386114750 \h </w:instrText>
        </w:r>
        <w:r w:rsidR="00372268">
          <w:rPr>
            <w:webHidden/>
          </w:rPr>
        </w:r>
        <w:r w:rsidR="00372268">
          <w:rPr>
            <w:webHidden/>
          </w:rPr>
          <w:fldChar w:fldCharType="separate"/>
        </w:r>
        <w:r w:rsidR="00372268">
          <w:rPr>
            <w:webHidden/>
          </w:rPr>
          <w:t>3</w:t>
        </w:r>
        <w:r w:rsidR="00372268">
          <w:rPr>
            <w:webHidden/>
          </w:rPr>
          <w:fldChar w:fldCharType="end"/>
        </w:r>
      </w:hyperlink>
    </w:p>
    <w:p w:rsidR="00372268" w:rsidRDefault="000A06BE">
      <w:pPr>
        <w:pStyle w:val="ndice1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386114751" w:history="1">
        <w:r w:rsidR="00372268" w:rsidRPr="00F811C4">
          <w:rPr>
            <w:rStyle w:val="Hiperligao"/>
          </w:rPr>
          <w:t>Lançamentos</w:t>
        </w:r>
        <w:r w:rsidR="00372268">
          <w:rPr>
            <w:webHidden/>
          </w:rPr>
          <w:tab/>
        </w:r>
        <w:r w:rsidR="00372268">
          <w:rPr>
            <w:webHidden/>
          </w:rPr>
          <w:fldChar w:fldCharType="begin"/>
        </w:r>
        <w:r w:rsidR="00372268">
          <w:rPr>
            <w:webHidden/>
          </w:rPr>
          <w:instrText xml:space="preserve"> PAGEREF _Toc386114751 \h </w:instrText>
        </w:r>
        <w:r w:rsidR="00372268">
          <w:rPr>
            <w:webHidden/>
          </w:rPr>
        </w:r>
        <w:r w:rsidR="00372268">
          <w:rPr>
            <w:webHidden/>
          </w:rPr>
          <w:fldChar w:fldCharType="separate"/>
        </w:r>
        <w:r w:rsidR="00372268">
          <w:rPr>
            <w:webHidden/>
          </w:rPr>
          <w:t>4</w:t>
        </w:r>
        <w:r w:rsidR="00372268">
          <w:rPr>
            <w:webHidden/>
          </w:rPr>
          <w:fldChar w:fldCharType="end"/>
        </w:r>
      </w:hyperlink>
    </w:p>
    <w:p w:rsidR="009E4431" w:rsidRDefault="009E4431" w:rsidP="0088348B">
      <w:r w:rsidRPr="007E535F">
        <w:rPr>
          <w:b/>
          <w:bCs/>
        </w:rPr>
        <w:fldChar w:fldCharType="end"/>
      </w:r>
      <w:r>
        <w:br w:type="page"/>
      </w:r>
    </w:p>
    <w:p w:rsidR="00084B2B" w:rsidRDefault="00084B2B" w:rsidP="00084B2B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0" w:name="_Toc386114749"/>
      <w:r>
        <w:rPr>
          <w:rFonts w:eastAsia="MS Mincho"/>
          <w:i w:val="0"/>
          <w:noProof/>
          <w:szCs w:val="28"/>
          <w:u w:val="none"/>
          <w:lang w:eastAsia="pt-PT"/>
        </w:rPr>
        <w:lastRenderedPageBreak/>
        <w:t>Artigos Multidimensionais</w:t>
      </w:r>
      <w:bookmarkEnd w:id="0"/>
    </w:p>
    <w:p w:rsidR="00084B2B" w:rsidRDefault="000866BB" w:rsidP="008D7F1E">
      <w:pPr>
        <w:pStyle w:val="Sub-ttulo"/>
        <w:rPr>
          <w:rFonts w:eastAsia="MS Mincho"/>
          <w:b w:val="0"/>
          <w:i w:val="0"/>
          <w:noProof/>
          <w:sz w:val="20"/>
          <w:u w:val="none"/>
          <w:lang w:eastAsia="pt-PT"/>
        </w:rPr>
      </w:pPr>
      <w:r>
        <w:rPr>
          <w:rFonts w:eastAsia="MS Mincho"/>
          <w:b w:val="0"/>
          <w:i w:val="0"/>
          <w:noProof/>
          <w:sz w:val="20"/>
          <w:u w:val="none"/>
          <w:lang w:eastAsia="pt-PT"/>
        </w:rPr>
        <w:t>Nesta versão da aplicação, foi implementado a movimentação multidimensional dos artigos</w:t>
      </w:r>
      <w:r w:rsidR="00084B2B">
        <w:rPr>
          <w:rFonts w:eastAsia="MS Mincho"/>
          <w:b w:val="0"/>
          <w:i w:val="0"/>
          <w:noProof/>
          <w:sz w:val="20"/>
          <w:u w:val="none"/>
          <w:lang w:eastAsia="pt-PT"/>
        </w:rPr>
        <w:t>.</w:t>
      </w:r>
      <w:r>
        <w:rPr>
          <w:rFonts w:eastAsia="MS Mincho"/>
          <w:b w:val="0"/>
          <w:i w:val="0"/>
          <w:noProof/>
          <w:sz w:val="20"/>
          <w:u w:val="none"/>
          <w:lang w:eastAsia="pt-PT"/>
        </w:rPr>
        <w:t xml:space="preserve"> Ao efetuar lançamento deste tipo de artigos, existem medidas adicionais que o utilizador deve inserir, que serão usadas numa fórmula matemática previamente definida no ARTSOFT para calcular a quantidade real do artigo.</w:t>
      </w:r>
    </w:p>
    <w:p w:rsidR="00084B2B" w:rsidRPr="00084B2B" w:rsidRDefault="00084B2B" w:rsidP="00AC2A7D">
      <w:pPr>
        <w:pStyle w:val="Sub-ttulo"/>
        <w:rPr>
          <w:rFonts w:eastAsia="MS Mincho"/>
          <w:b w:val="0"/>
          <w:i w:val="0"/>
          <w:noProof/>
          <w:sz w:val="20"/>
          <w:u w:val="none"/>
          <w:lang w:eastAsia="pt-PT"/>
        </w:rPr>
      </w:pPr>
    </w:p>
    <w:p w:rsidR="00726344" w:rsidRPr="00CC0099" w:rsidRDefault="00726344" w:rsidP="00726344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1" w:name="_Toc386114750"/>
      <w:r>
        <w:rPr>
          <w:rFonts w:eastAsia="MS Mincho"/>
          <w:i w:val="0"/>
          <w:noProof/>
          <w:szCs w:val="28"/>
          <w:u w:val="none"/>
          <w:lang w:eastAsia="pt-PT"/>
        </w:rPr>
        <w:t>Configuração</w:t>
      </w:r>
      <w:bookmarkEnd w:id="1"/>
    </w:p>
    <w:p w:rsidR="00726344" w:rsidRDefault="007567BD" w:rsidP="00726344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Depois de ter as configurações corretas no ARTSOFT, devem ser feitas as sincronizações da tabela  </w:t>
      </w:r>
      <w:r>
        <w:rPr>
          <w:rFonts w:eastAsia="MS Mincho"/>
          <w:i/>
          <w:noProof/>
          <w:lang w:eastAsia="pt-PT"/>
        </w:rPr>
        <w:t>Fórmulas de M</w:t>
      </w:r>
      <w:r w:rsidRPr="007567BD">
        <w:rPr>
          <w:rFonts w:eastAsia="MS Mincho"/>
          <w:i/>
          <w:noProof/>
          <w:lang w:eastAsia="pt-PT"/>
        </w:rPr>
        <w:t>ovimentação</w:t>
      </w:r>
      <w:r>
        <w:rPr>
          <w:rFonts w:eastAsia="MS Mincho"/>
          <w:noProof/>
          <w:lang w:eastAsia="pt-PT"/>
        </w:rPr>
        <w:t xml:space="preserve"> e </w:t>
      </w:r>
      <w:r w:rsidR="007471E4">
        <w:rPr>
          <w:rFonts w:eastAsia="MS Mincho"/>
          <w:noProof/>
          <w:lang w:eastAsia="pt-PT"/>
        </w:rPr>
        <w:t>d</w:t>
      </w:r>
      <w:r>
        <w:rPr>
          <w:rFonts w:eastAsia="MS Mincho"/>
          <w:noProof/>
          <w:lang w:eastAsia="pt-PT"/>
        </w:rPr>
        <w:t xml:space="preserve">a tabela </w:t>
      </w:r>
      <w:r>
        <w:rPr>
          <w:rFonts w:eastAsia="MS Mincho"/>
          <w:i/>
          <w:noProof/>
          <w:lang w:eastAsia="pt-PT"/>
        </w:rPr>
        <w:t>Artigos</w:t>
      </w:r>
      <w:r>
        <w:rPr>
          <w:rFonts w:eastAsia="MS Mincho"/>
          <w:noProof/>
          <w:lang w:eastAsia="pt-PT"/>
        </w:rPr>
        <w:t>.</w:t>
      </w:r>
    </w:p>
    <w:p w:rsidR="007567BD" w:rsidRDefault="007567BD" w:rsidP="007567BD">
      <w:pPr>
        <w:pStyle w:val="PargrafodaLista"/>
        <w:numPr>
          <w:ilvl w:val="0"/>
          <w:numId w:val="20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Fórmulas de Movimentação: Utilitários-&gt;Sincronização-&gt;Separador Sincronização-&gt;</w:t>
      </w:r>
      <w:r w:rsidR="007471E4">
        <w:rPr>
          <w:rFonts w:eastAsia="MS Mincho"/>
          <w:noProof/>
          <w:lang w:eastAsia="pt-PT"/>
        </w:rPr>
        <w:t>Fórmulas Mov.Art</w:t>
      </w:r>
    </w:p>
    <w:p w:rsidR="007471E4" w:rsidRDefault="007471E4" w:rsidP="007567BD">
      <w:pPr>
        <w:pStyle w:val="PargrafodaLista"/>
        <w:numPr>
          <w:ilvl w:val="0"/>
          <w:numId w:val="20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Artigos:</w:t>
      </w:r>
      <w:r w:rsidRPr="007471E4">
        <w:rPr>
          <w:rFonts w:eastAsia="MS Mincho"/>
          <w:noProof/>
          <w:lang w:eastAsia="pt-PT"/>
        </w:rPr>
        <w:t xml:space="preserve"> </w:t>
      </w:r>
      <w:r>
        <w:rPr>
          <w:rFonts w:eastAsia="MS Mincho"/>
          <w:noProof/>
          <w:lang w:eastAsia="pt-PT"/>
        </w:rPr>
        <w:t>Utilitários-&gt;Sincronização-&gt;Separador Sincronização-&gt;Artigos</w:t>
      </w:r>
    </w:p>
    <w:p w:rsidR="007471E4" w:rsidRDefault="000A06BE" w:rsidP="007567BD">
      <w:pPr>
        <w:pStyle w:val="PargrafodaLista"/>
        <w:numPr>
          <w:ilvl w:val="0"/>
          <w:numId w:val="20"/>
        </w:numPr>
        <w:spacing w:after="0" w:line="240" w:lineRule="auto"/>
        <w:rPr>
          <w:rFonts w:eastAsia="MS Mincho"/>
          <w:b/>
          <w:noProof/>
          <w:lang w:eastAsia="pt-PT"/>
        </w:rPr>
      </w:pPr>
      <w:r>
        <w:rPr>
          <w:rFonts w:eastAsia="MS Mincho"/>
          <w:noProof/>
          <w:lang w:eastAsia="pt-PT"/>
        </w:rPr>
        <w:t>Sincronização Automática(Utilitários-&gt;Sincronização-&gt;Separador Sincronização Automática-&gt;Importar)</w:t>
      </w:r>
      <w:bookmarkStart w:id="2" w:name="_GoBack"/>
      <w:bookmarkEnd w:id="2"/>
      <w:r w:rsidR="007471E4">
        <w:rPr>
          <w:rFonts w:eastAsia="MS Mincho"/>
          <w:noProof/>
          <w:lang w:eastAsia="pt-PT"/>
        </w:rPr>
        <w:t xml:space="preserve">: Esta opção permite sincronizar todas as tabelas </w:t>
      </w:r>
      <w:r w:rsidR="00E36949">
        <w:rPr>
          <w:rFonts w:eastAsia="MS Mincho"/>
          <w:noProof/>
          <w:lang w:eastAsia="pt-PT"/>
        </w:rPr>
        <w:t>selecionadas</w:t>
      </w:r>
      <w:r w:rsidR="007471E4">
        <w:rPr>
          <w:rFonts w:eastAsia="MS Mincho"/>
          <w:noProof/>
          <w:lang w:eastAsia="pt-PT"/>
        </w:rPr>
        <w:t xml:space="preserve"> pelo utilizador(Utilitários-&gt;Configuração-&gt;Separador Sinc.Documentos-&gt;Importação) como mostra a </w:t>
      </w:r>
      <w:r w:rsidR="00AC2A7D" w:rsidRPr="00AC2A7D">
        <w:rPr>
          <w:rFonts w:eastAsia="MS Mincho"/>
          <w:b/>
          <w:noProof/>
          <w:lang w:eastAsia="pt-PT"/>
        </w:rPr>
        <w:fldChar w:fldCharType="begin"/>
      </w:r>
      <w:r w:rsidR="00AC2A7D" w:rsidRPr="00AC2A7D">
        <w:rPr>
          <w:rFonts w:eastAsia="MS Mincho"/>
          <w:b/>
          <w:noProof/>
          <w:lang w:eastAsia="pt-PT"/>
        </w:rPr>
        <w:instrText xml:space="preserve"> REF _Ref386104851 \h </w:instrText>
      </w:r>
      <w:r w:rsidR="00AC2A7D">
        <w:rPr>
          <w:rFonts w:eastAsia="MS Mincho"/>
          <w:b/>
          <w:noProof/>
          <w:lang w:eastAsia="pt-PT"/>
        </w:rPr>
        <w:instrText xml:space="preserve"> \* MERGEFORMAT </w:instrText>
      </w:r>
      <w:r w:rsidR="00AC2A7D" w:rsidRPr="00AC2A7D">
        <w:rPr>
          <w:rFonts w:eastAsia="MS Mincho"/>
          <w:b/>
          <w:noProof/>
          <w:lang w:eastAsia="pt-PT"/>
        </w:rPr>
      </w:r>
      <w:r w:rsidR="00AC2A7D" w:rsidRPr="00AC2A7D">
        <w:rPr>
          <w:rFonts w:eastAsia="MS Mincho"/>
          <w:b/>
          <w:noProof/>
          <w:lang w:eastAsia="pt-PT"/>
        </w:rPr>
        <w:fldChar w:fldCharType="separate"/>
      </w:r>
      <w:r w:rsidR="00372268" w:rsidRPr="00372268">
        <w:rPr>
          <w:b/>
        </w:rPr>
        <w:t xml:space="preserve">Figura </w:t>
      </w:r>
      <w:r w:rsidR="00AC2A7D" w:rsidRPr="00AC2A7D">
        <w:rPr>
          <w:rFonts w:eastAsia="MS Mincho"/>
          <w:b/>
          <w:noProof/>
          <w:lang w:eastAsia="pt-PT"/>
        </w:rPr>
        <w:fldChar w:fldCharType="end"/>
      </w:r>
      <w:r w:rsidR="008D7F1E">
        <w:rPr>
          <w:rFonts w:eastAsia="MS Mincho"/>
          <w:b/>
          <w:noProof/>
          <w:lang w:eastAsia="pt-PT"/>
        </w:rPr>
        <w:t>1</w:t>
      </w:r>
      <w:r w:rsidR="00AC2A7D">
        <w:rPr>
          <w:rFonts w:eastAsia="MS Mincho"/>
          <w:b/>
          <w:noProof/>
          <w:lang w:eastAsia="pt-PT"/>
        </w:rPr>
        <w:t>.</w:t>
      </w:r>
    </w:p>
    <w:p w:rsidR="007471E4" w:rsidRPr="008D7F1E" w:rsidRDefault="007471E4" w:rsidP="00E36949">
      <w:pPr>
        <w:spacing w:after="0" w:line="240" w:lineRule="auto"/>
        <w:rPr>
          <w:rFonts w:eastAsia="MS Mincho"/>
          <w:noProof/>
          <w:u w:val="single"/>
          <w:lang w:eastAsia="pt-PT"/>
        </w:rPr>
      </w:pPr>
    </w:p>
    <w:p w:rsidR="007471E4" w:rsidRPr="00E36949" w:rsidRDefault="00E36949" w:rsidP="007471E4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Tabelas-&gt;Fórmulas Mov. Art. para a consulta da tabela da </w:t>
      </w:r>
      <w:r w:rsidRPr="00E36949">
        <w:rPr>
          <w:rFonts w:eastAsia="MS Mincho"/>
          <w:b/>
          <w:noProof/>
          <w:lang w:eastAsia="pt-PT"/>
        </w:rPr>
        <w:fldChar w:fldCharType="begin"/>
      </w:r>
      <w:r w:rsidRPr="00E36949">
        <w:rPr>
          <w:rFonts w:eastAsia="MS Mincho"/>
          <w:b/>
          <w:noProof/>
          <w:lang w:eastAsia="pt-PT"/>
        </w:rPr>
        <w:instrText xml:space="preserve"> REF _Ref386105842 \h </w:instrText>
      </w:r>
      <w:r>
        <w:rPr>
          <w:rFonts w:eastAsia="MS Mincho"/>
          <w:b/>
          <w:noProof/>
          <w:lang w:eastAsia="pt-PT"/>
        </w:rPr>
        <w:instrText xml:space="preserve"> \* MERGEFORMAT </w:instrText>
      </w:r>
      <w:r w:rsidRPr="00E36949">
        <w:rPr>
          <w:rFonts w:eastAsia="MS Mincho"/>
          <w:b/>
          <w:noProof/>
          <w:lang w:eastAsia="pt-PT"/>
        </w:rPr>
      </w:r>
      <w:r w:rsidRPr="00E36949">
        <w:rPr>
          <w:rFonts w:eastAsia="MS Mincho"/>
          <w:b/>
          <w:noProof/>
          <w:lang w:eastAsia="pt-PT"/>
        </w:rPr>
        <w:fldChar w:fldCharType="separate"/>
      </w:r>
      <w:r w:rsidR="00372268" w:rsidRPr="00372268">
        <w:rPr>
          <w:b/>
        </w:rPr>
        <w:t xml:space="preserve">Figura </w:t>
      </w:r>
      <w:r w:rsidRPr="00E36949">
        <w:rPr>
          <w:rFonts w:eastAsia="MS Mincho"/>
          <w:b/>
          <w:noProof/>
          <w:lang w:eastAsia="pt-PT"/>
        </w:rPr>
        <w:fldChar w:fldCharType="end"/>
      </w:r>
      <w:r w:rsidR="001C45FB">
        <w:rPr>
          <w:rFonts w:eastAsia="MS Mincho"/>
          <w:b/>
          <w:noProof/>
          <w:lang w:eastAsia="pt-PT"/>
        </w:rPr>
        <w:t>2</w:t>
      </w:r>
      <w:r>
        <w:rPr>
          <w:rFonts w:eastAsia="MS Mincho"/>
          <w:b/>
          <w:noProof/>
          <w:lang w:eastAsia="pt-PT"/>
        </w:rPr>
        <w:t xml:space="preserve"> </w:t>
      </w:r>
      <w:r>
        <w:rPr>
          <w:rFonts w:eastAsia="MS Mincho"/>
          <w:noProof/>
          <w:lang w:eastAsia="pt-PT"/>
        </w:rPr>
        <w:t>importada do ARTSOFT.</w:t>
      </w:r>
    </w:p>
    <w:p w:rsidR="00726344" w:rsidRDefault="00726344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7471E4" w:rsidRDefault="00E12B70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  <w:r>
        <w:rPr>
          <w:rFonts w:eastAsia="MS Mincho"/>
          <w:i w:val="0"/>
          <w:noProof/>
          <w:szCs w:val="28"/>
          <w:u w:val="none"/>
          <w:lang w:eastAsia="pt-PT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FE55A79" wp14:editId="7CCCBD61">
                <wp:simplePos x="0" y="0"/>
                <wp:positionH relativeFrom="column">
                  <wp:posOffset>285750</wp:posOffset>
                </wp:positionH>
                <wp:positionV relativeFrom="paragraph">
                  <wp:posOffset>219710</wp:posOffset>
                </wp:positionV>
                <wp:extent cx="5219700" cy="3497580"/>
                <wp:effectExtent l="0" t="0" r="0" b="7620"/>
                <wp:wrapTight wrapText="bothSides">
                  <wp:wrapPolygon edited="0">
                    <wp:start x="0" y="0"/>
                    <wp:lineTo x="0" y="21529"/>
                    <wp:lineTo x="9618" y="21529"/>
                    <wp:lineTo x="21521" y="20941"/>
                    <wp:lineTo x="21521" y="0"/>
                    <wp:lineTo x="9618" y="0"/>
                    <wp:lineTo x="0" y="0"/>
                  </wp:wrapPolygon>
                </wp:wrapTight>
                <wp:docPr id="26" name="Grupo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19700" cy="3497580"/>
                          <a:chOff x="0" y="0"/>
                          <a:chExt cx="5219700" cy="3497580"/>
                        </a:xfrm>
                      </wpg:grpSpPr>
                      <wpg:grpSp>
                        <wpg:cNvPr id="22" name="Grupo 22"/>
                        <wpg:cNvGrpSpPr/>
                        <wpg:grpSpPr>
                          <a:xfrm>
                            <a:off x="0" y="0"/>
                            <a:ext cx="2305050" cy="3497580"/>
                            <a:chOff x="0" y="0"/>
                            <a:chExt cx="2305050" cy="3497580"/>
                          </a:xfrm>
                        </wpg:grpSpPr>
                        <pic:pic xmlns:pic="http://schemas.openxmlformats.org/drawingml/2006/picture">
                          <pic:nvPicPr>
                            <pic:cNvPr id="4" name="Imagem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05050" cy="30480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1" name="Caixa de texto 21"/>
                          <wps:cNvSpPr txBox="1"/>
                          <wps:spPr>
                            <a:xfrm>
                              <a:off x="0" y="3105150"/>
                              <a:ext cx="2305050" cy="39243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471E4" w:rsidRPr="007D10C5" w:rsidRDefault="007471E4" w:rsidP="00AC2A7D">
                                <w:pPr>
                                  <w:pStyle w:val="Legenda"/>
                                  <w:jc w:val="left"/>
                                  <w:rPr>
                                    <w:i/>
                                    <w:noProof/>
                                    <w:sz w:val="28"/>
                                    <w:szCs w:val="20"/>
                                    <w:u w:val="single"/>
                                  </w:rPr>
                                </w:pPr>
                                <w:bookmarkStart w:id="3" w:name="_Ref386104851"/>
                                <w:r>
                                  <w:t xml:space="preserve">Figura </w:t>
                                </w:r>
                                <w:bookmarkEnd w:id="3"/>
                                <w:r w:rsidR="008D7F1E">
                                  <w:t>1</w:t>
                                </w:r>
                                <w:r>
                                  <w:t xml:space="preserve"> – Configuração de importação automática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g:grpSp>
                        <wpg:cNvPr id="25" name="Grupo 25"/>
                        <wpg:cNvGrpSpPr/>
                        <wpg:grpSpPr>
                          <a:xfrm>
                            <a:off x="2933700" y="9525"/>
                            <a:ext cx="2286000" cy="3374390"/>
                            <a:chOff x="0" y="0"/>
                            <a:chExt cx="2286000" cy="3374390"/>
                          </a:xfrm>
                        </wpg:grpSpPr>
                        <pic:pic xmlns:pic="http://schemas.openxmlformats.org/drawingml/2006/picture">
                          <pic:nvPicPr>
                            <pic:cNvPr id="23" name="Imagem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86000" cy="30575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4" name="Caixa de texto 24"/>
                          <wps:cNvSpPr txBox="1"/>
                          <wps:spPr>
                            <a:xfrm>
                              <a:off x="0" y="3114675"/>
                              <a:ext cx="2286000" cy="259715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E36949" w:rsidRPr="00E14521" w:rsidRDefault="00E36949" w:rsidP="00E36949">
                                <w:pPr>
                                  <w:pStyle w:val="Legenda"/>
                                  <w:rPr>
                                    <w:i/>
                                    <w:noProof/>
                                    <w:sz w:val="28"/>
                                    <w:szCs w:val="20"/>
                                    <w:u w:val="single"/>
                                  </w:rPr>
                                </w:pPr>
                                <w:bookmarkStart w:id="4" w:name="_Ref386105842"/>
                                <w:r>
                                  <w:t xml:space="preserve">Figura </w:t>
                                </w:r>
                                <w:bookmarkEnd w:id="4"/>
                                <w:r w:rsidR="00BD5A0A">
                                  <w:t>2</w:t>
                                </w:r>
                                <w:r>
                                  <w:t xml:space="preserve"> – Fórmulas Movimentação Artigos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o 26" o:spid="_x0000_s1026" style="position:absolute;left:0;text-align:left;margin-left:22.5pt;margin-top:17.3pt;width:411pt;height:275.4pt;z-index:251675648" coordsize="52197,349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">
                <v:group id="Grupo 22" o:spid="_x0000_s1027" style="position:absolute;width:23050;height:34975" coordsize="23050,349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m 4" o:spid="_x0000_s1028" type="#_x0000_t75" style="position:absolute;width:23050;height:304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b9NLCAAAA2gAAAA8AAABkcnMvZG93bnJldi54bWxEj92KwjAUhO8F3yEcwTtNFRGpRllFRZHF&#10;nxX29tCcbYvNSW2i1rc3C4KXw8x8w0xmtSnEnSqXW1bQ60YgiBOrc04VnH9WnREI55E1FpZJwZMc&#10;zKbNxgRjbR98pPvJpyJA2MWoIPO+jKV0SUYGXdeWxMH7s5VBH2SVSl3hI8BNIftRNJQGcw4LGZa0&#10;yCi5nG5GwXa+2NG3OZx/y/XyGh3312U6RKXarfprDMJT7T/hd3ujFQzg/0q4AXL6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82/TSwgAAANoAAAAPAAAAAAAAAAAAAAAAAJ8C&#10;AABkcnMvZG93bnJldi54bWxQSwUGAAAAAAQABAD3AAAAjgMAAAAA&#10;">
                    <v:imagedata r:id="rId12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21" o:spid="_x0000_s1029" type="#_x0000_t202" style="position:absolute;top:31051;width:23050;height:39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04MYA&#10;AADbAAAADwAAAGRycy9kb3ducmV2LnhtbESPT2sCMRTE74V+h/AEL0Wz/kHKahSRCrUX6daLt8fm&#10;uVndvCxJVrffvikUehxm5jfMatPbRtzJh9qxgsk4A0FcOl1zpeD0tR+9gggRWWPjmBR8U4DN+vlp&#10;hbl2D/6kexErkSAcclRgYmxzKUNpyGIYu5Y4eRfnLcYkfSW1x0eC20ZOs2whLdacFgy2tDNU3orO&#10;KjjOz0fz0l3ePrbzmT+cut3iWhVKDQf9dgkiUh//w3/td61gOoHfL+kH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H04MYAAADbAAAADwAAAAAAAAAAAAAAAACYAgAAZHJz&#10;L2Rvd25yZXYueG1sUEsFBgAAAAAEAAQA9QAAAIsDAAAAAA==&#10;" stroked="f">
                    <v:textbox style="mso-fit-shape-to-text:t" inset="0,0,0,0">
                      <w:txbxContent>
                        <w:p w:rsidR="007471E4" w:rsidRPr="007D10C5" w:rsidRDefault="007471E4" w:rsidP="00AC2A7D">
                          <w:pPr>
                            <w:pStyle w:val="Legenda"/>
                            <w:jc w:val="left"/>
                            <w:rPr>
                              <w:i/>
                              <w:noProof/>
                              <w:sz w:val="28"/>
                              <w:szCs w:val="20"/>
                              <w:u w:val="single"/>
                            </w:rPr>
                          </w:pPr>
                          <w:bookmarkStart w:id="4" w:name="_Ref386104851"/>
                          <w:r>
                            <w:t xml:space="preserve">Figura </w:t>
                          </w:r>
                          <w:bookmarkEnd w:id="4"/>
                          <w:r w:rsidR="008D7F1E">
                            <w:t>1</w:t>
                          </w:r>
                          <w:r>
                            <w:t xml:space="preserve"> – Configuração de importação automática</w:t>
                          </w:r>
                        </w:p>
                      </w:txbxContent>
                    </v:textbox>
                  </v:shape>
                </v:group>
                <v:group id="Grupo 25" o:spid="_x0000_s1030" style="position:absolute;left:29337;top:95;width:22860;height:33744" coordsize="22860,337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Imagem 23" o:spid="_x0000_s1031" type="#_x0000_t75" style="position:absolute;width:22860;height:30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l3kDFAAAA2wAAAA8AAABkcnMvZG93bnJldi54bWxEj0FrwkAUhO8F/8PyBG91Ey1FoquI0iKU&#10;Hpp4MLdH9pkEs29Ddo3RX98tFDwOM/MNs9oMphE9da62rCCeRiCIC6trLhUcs4/XBQjnkTU2lknB&#10;nRxs1qOXFSba3viH+tSXIkDYJaig8r5NpHRFRQbd1LbEwTvbzqAPsiul7vAW4KaRsyh6lwZrDgsV&#10;trSrqLikV6NgL/Osv8ZDfo8/v/L0e5ud3tqHUpPxsF2C8DT4Z/i/fdAKZnP4+xJ+gF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5d5AxQAAANsAAAAPAAAAAAAAAAAAAAAA&#10;AJ8CAABkcnMvZG93bnJldi54bWxQSwUGAAAAAAQABAD3AAAAkQMAAAAA&#10;">
                    <v:imagedata r:id="rId13" o:title=""/>
                    <v:path arrowok="t"/>
                  </v:shape>
                  <v:shape id="Caixa de texto 24" o:spid="_x0000_s1032" type="#_x0000_t202" style="position:absolute;top:31146;width:22860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ZXeMUA&#10;AADbAAAADwAAAGRycy9kb3ducmV2LnhtbESPQWsCMRSE70L/Q3iFXqRmq4uUrVFEWqi9iKuX3h6b&#10;52bbzcuSZHX77xtB8DjMzDfMYjXYVpzJh8axgpdJBoK4crrhWsHx8PH8CiJEZI2tY1LwRwFWy4fR&#10;AgvtLryncxlrkSAcClRgYuwKKUNlyGKYuI44eSfnLcYkfS21x0uC21ZOs2wuLTacFgx2tDFU/Za9&#10;VbDLv3dm3J/ev9b5zG+P/Wb+U5dKPT0O6zcQkYZ4D9/an1rBNIfrl/QD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ld4xQAAANsAAAAPAAAAAAAAAAAAAAAAAJgCAABkcnMv&#10;ZG93bnJldi54bWxQSwUGAAAAAAQABAD1AAAAigMAAAAA&#10;" stroked="f">
                    <v:textbox style="mso-fit-shape-to-text:t" inset="0,0,0,0">
                      <w:txbxContent>
                        <w:p w:rsidR="00E36949" w:rsidRPr="00E14521" w:rsidRDefault="00E36949" w:rsidP="00E36949">
                          <w:pPr>
                            <w:pStyle w:val="Legenda"/>
                            <w:rPr>
                              <w:i/>
                              <w:noProof/>
                              <w:sz w:val="28"/>
                              <w:szCs w:val="20"/>
                              <w:u w:val="single"/>
                            </w:rPr>
                          </w:pPr>
                          <w:bookmarkStart w:id="5" w:name="_Ref386105842"/>
                          <w:r>
                            <w:t xml:space="preserve">Figura </w:t>
                          </w:r>
                          <w:bookmarkEnd w:id="5"/>
                          <w:r w:rsidR="00BD5A0A">
                            <w:t>2</w:t>
                          </w:r>
                          <w:r>
                            <w:t xml:space="preserve"> – Fórmulas Movimentação Artigos</w:t>
                          </w:r>
                        </w:p>
                      </w:txbxContent>
                    </v:textbox>
                  </v:shape>
                </v:group>
                <w10:wrap type="tight"/>
              </v:group>
            </w:pict>
          </mc:Fallback>
        </mc:AlternateContent>
      </w:r>
    </w:p>
    <w:p w:rsidR="007471E4" w:rsidRDefault="007471E4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7471E4" w:rsidRDefault="007471E4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AC2A7D" w:rsidRDefault="00AC2A7D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AC2A7D" w:rsidRDefault="00AC2A7D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AC2A7D" w:rsidRDefault="00AC2A7D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AC2A7D" w:rsidRDefault="00AC2A7D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7471E4" w:rsidRDefault="007471E4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7471E4" w:rsidRDefault="007471E4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E36949" w:rsidRDefault="00E36949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E36949" w:rsidRDefault="00E36949" w:rsidP="00AC2A7D">
      <w:pPr>
        <w:pStyle w:val="Sub-ttulo"/>
        <w:rPr>
          <w:rFonts w:eastAsia="MS Mincho"/>
          <w:i w:val="0"/>
          <w:noProof/>
          <w:szCs w:val="28"/>
          <w:u w:val="none"/>
          <w:lang w:eastAsia="pt-PT"/>
        </w:rPr>
      </w:pPr>
    </w:p>
    <w:p w:rsidR="00E12B70" w:rsidRDefault="00E12B70">
      <w:pPr>
        <w:spacing w:after="0" w:line="240" w:lineRule="auto"/>
        <w:jc w:val="left"/>
        <w:rPr>
          <w:rFonts w:eastAsia="MS Mincho"/>
          <w:b/>
          <w:noProof/>
          <w:sz w:val="28"/>
          <w:szCs w:val="28"/>
          <w:lang w:eastAsia="pt-PT"/>
        </w:rPr>
      </w:pPr>
      <w:r>
        <w:rPr>
          <w:rFonts w:eastAsia="MS Mincho"/>
          <w:i/>
          <w:noProof/>
          <w:szCs w:val="28"/>
          <w:lang w:eastAsia="pt-PT"/>
        </w:rPr>
        <w:br w:type="page"/>
      </w:r>
    </w:p>
    <w:p w:rsidR="00CC0099" w:rsidRPr="00CC0099" w:rsidRDefault="00E12B70" w:rsidP="00CC0099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5" w:name="_Toc386114751"/>
      <w:r>
        <w:rPr>
          <w:rFonts w:eastAsia="MS Mincho"/>
          <w:i w:val="0"/>
          <w:noProof/>
          <w:szCs w:val="28"/>
          <w:u w:val="none"/>
          <w:lang w:eastAsia="pt-PT"/>
        </w:rPr>
        <w:lastRenderedPageBreak/>
        <w:t>Lançamentos</w:t>
      </w:r>
      <w:bookmarkEnd w:id="5"/>
    </w:p>
    <w:p w:rsidR="003F16A0" w:rsidRDefault="00EC0426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Tal como no ARTSOFT, se o artigo tiver movimentação multidimensional, o utilizador tem que preencher os campos associados a dimensão do artigo</w:t>
      </w:r>
      <w:r w:rsidR="005A4236">
        <w:rPr>
          <w:rFonts w:eastAsia="MS Mincho"/>
          <w:noProof/>
          <w:lang w:eastAsia="pt-PT"/>
        </w:rPr>
        <w:t>(</w:t>
      </w:r>
      <w:r w:rsidR="005A4236" w:rsidRPr="005A4236">
        <w:rPr>
          <w:rFonts w:eastAsia="MS Mincho"/>
          <w:b/>
          <w:noProof/>
          <w:lang w:eastAsia="pt-PT"/>
        </w:rPr>
        <w:fldChar w:fldCharType="begin"/>
      </w:r>
      <w:r w:rsidR="005A4236" w:rsidRPr="005A4236">
        <w:rPr>
          <w:rFonts w:eastAsia="MS Mincho"/>
          <w:b/>
          <w:noProof/>
          <w:lang w:eastAsia="pt-PT"/>
        </w:rPr>
        <w:instrText xml:space="preserve"> REF _Ref386107354 \h </w:instrText>
      </w:r>
      <w:r w:rsidR="005A4236">
        <w:rPr>
          <w:rFonts w:eastAsia="MS Mincho"/>
          <w:b/>
          <w:noProof/>
          <w:lang w:eastAsia="pt-PT"/>
        </w:rPr>
        <w:instrText xml:space="preserve"> \* MERGEFORMAT </w:instrText>
      </w:r>
      <w:r w:rsidR="005A4236" w:rsidRPr="005A4236">
        <w:rPr>
          <w:rFonts w:eastAsia="MS Mincho"/>
          <w:b/>
          <w:noProof/>
          <w:lang w:eastAsia="pt-PT"/>
        </w:rPr>
      </w:r>
      <w:r w:rsidR="005A4236" w:rsidRPr="005A4236">
        <w:rPr>
          <w:rFonts w:eastAsia="MS Mincho"/>
          <w:b/>
          <w:noProof/>
          <w:lang w:eastAsia="pt-PT"/>
        </w:rPr>
        <w:fldChar w:fldCharType="separate"/>
      </w:r>
      <w:r w:rsidR="00372268" w:rsidRPr="00372268">
        <w:rPr>
          <w:b/>
        </w:rPr>
        <w:t xml:space="preserve">Figura </w:t>
      </w:r>
      <w:r w:rsidR="005A4236" w:rsidRPr="005A4236">
        <w:rPr>
          <w:rFonts w:eastAsia="MS Mincho"/>
          <w:b/>
          <w:noProof/>
          <w:lang w:eastAsia="pt-PT"/>
        </w:rPr>
        <w:fldChar w:fldCharType="end"/>
      </w:r>
      <w:r w:rsidR="001C45FB">
        <w:rPr>
          <w:rFonts w:eastAsia="MS Mincho"/>
          <w:b/>
          <w:noProof/>
          <w:lang w:eastAsia="pt-PT"/>
        </w:rPr>
        <w:t>3</w:t>
      </w:r>
      <w:r w:rsidR="005A4236">
        <w:rPr>
          <w:rFonts w:eastAsia="MS Mincho"/>
          <w:noProof/>
          <w:lang w:eastAsia="pt-PT"/>
        </w:rPr>
        <w:t>)</w:t>
      </w:r>
      <w:r>
        <w:rPr>
          <w:rFonts w:eastAsia="MS Mincho"/>
          <w:noProof/>
          <w:lang w:eastAsia="pt-PT"/>
        </w:rPr>
        <w:t xml:space="preserve"> para prosseguir com o lançamento. Se a fórmula associada ao artigo não existir na tabela</w:t>
      </w:r>
      <w:r w:rsidR="000F3322">
        <w:rPr>
          <w:rFonts w:eastAsia="MS Mincho"/>
          <w:noProof/>
          <w:lang w:eastAsia="pt-PT"/>
        </w:rPr>
        <w:t>(</w:t>
      </w:r>
      <w:r w:rsidRPr="00EC0426">
        <w:rPr>
          <w:rFonts w:eastAsia="MS Mincho"/>
          <w:b/>
          <w:noProof/>
          <w:lang w:eastAsia="pt-PT"/>
        </w:rPr>
        <w:fldChar w:fldCharType="begin"/>
      </w:r>
      <w:r w:rsidRPr="00EC0426">
        <w:rPr>
          <w:rFonts w:eastAsia="MS Mincho"/>
          <w:b/>
          <w:noProof/>
          <w:lang w:eastAsia="pt-PT"/>
        </w:rPr>
        <w:instrText xml:space="preserve"> REF _Ref386105842 \h </w:instrText>
      </w:r>
      <w:r>
        <w:rPr>
          <w:rFonts w:eastAsia="MS Mincho"/>
          <w:b/>
          <w:noProof/>
          <w:lang w:eastAsia="pt-PT"/>
        </w:rPr>
        <w:instrText xml:space="preserve"> \* MERGEFORMAT </w:instrText>
      </w:r>
      <w:r w:rsidRPr="00EC0426">
        <w:rPr>
          <w:rFonts w:eastAsia="MS Mincho"/>
          <w:b/>
          <w:noProof/>
          <w:lang w:eastAsia="pt-PT"/>
        </w:rPr>
      </w:r>
      <w:r w:rsidRPr="00EC0426">
        <w:rPr>
          <w:rFonts w:eastAsia="MS Mincho"/>
          <w:b/>
          <w:noProof/>
          <w:lang w:eastAsia="pt-PT"/>
        </w:rPr>
        <w:fldChar w:fldCharType="separate"/>
      </w:r>
      <w:r w:rsidR="00372268" w:rsidRPr="00372268">
        <w:rPr>
          <w:b/>
        </w:rPr>
        <w:t xml:space="preserve">Figura </w:t>
      </w:r>
      <w:r w:rsidRPr="00EC0426">
        <w:rPr>
          <w:rFonts w:eastAsia="MS Mincho"/>
          <w:b/>
          <w:noProof/>
          <w:lang w:eastAsia="pt-PT"/>
        </w:rPr>
        <w:fldChar w:fldCharType="end"/>
      </w:r>
      <w:r w:rsidR="001C45FB">
        <w:rPr>
          <w:rFonts w:eastAsia="MS Mincho"/>
          <w:b/>
          <w:noProof/>
          <w:lang w:eastAsia="pt-PT"/>
        </w:rPr>
        <w:t>2</w:t>
      </w:r>
      <w:r w:rsidR="000F3322">
        <w:rPr>
          <w:rFonts w:eastAsia="MS Mincho"/>
          <w:b/>
          <w:noProof/>
          <w:lang w:eastAsia="pt-PT"/>
        </w:rPr>
        <w:t>)</w:t>
      </w:r>
      <w:r>
        <w:rPr>
          <w:rFonts w:eastAsia="MS Mincho"/>
          <w:noProof/>
          <w:lang w:eastAsia="pt-PT"/>
        </w:rPr>
        <w:t>, não é possível efetuar o lançamento.</w:t>
      </w: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Para efetuar a alteração do lançamento, o utilizador deve selecionar a linha pretendita e carregar em “Alterar Lan” para visualizar a janela de detalhe do lançamento(</w:t>
      </w:r>
      <w:r w:rsidRPr="005A4236">
        <w:rPr>
          <w:rFonts w:eastAsia="MS Mincho"/>
          <w:b/>
          <w:noProof/>
          <w:lang w:eastAsia="pt-PT"/>
        </w:rPr>
        <w:fldChar w:fldCharType="begin"/>
      </w:r>
      <w:r w:rsidRPr="005A4236">
        <w:rPr>
          <w:rFonts w:eastAsia="MS Mincho"/>
          <w:b/>
          <w:noProof/>
          <w:lang w:eastAsia="pt-PT"/>
        </w:rPr>
        <w:instrText xml:space="preserve"> REF _Ref386107856 \h </w:instrText>
      </w:r>
      <w:r>
        <w:rPr>
          <w:rFonts w:eastAsia="MS Mincho"/>
          <w:b/>
          <w:noProof/>
          <w:lang w:eastAsia="pt-PT"/>
        </w:rPr>
        <w:instrText xml:space="preserve"> \* MERGEFORMAT </w:instrText>
      </w:r>
      <w:r w:rsidRPr="005A4236">
        <w:rPr>
          <w:rFonts w:eastAsia="MS Mincho"/>
          <w:b/>
          <w:noProof/>
          <w:lang w:eastAsia="pt-PT"/>
        </w:rPr>
      </w:r>
      <w:r w:rsidRPr="005A4236">
        <w:rPr>
          <w:rFonts w:eastAsia="MS Mincho"/>
          <w:b/>
          <w:noProof/>
          <w:lang w:eastAsia="pt-PT"/>
        </w:rPr>
        <w:fldChar w:fldCharType="separate"/>
      </w:r>
      <w:r w:rsidR="00372268" w:rsidRPr="00372268">
        <w:rPr>
          <w:b/>
        </w:rPr>
        <w:t xml:space="preserve">Figura </w:t>
      </w:r>
      <w:r w:rsidRPr="005A4236">
        <w:rPr>
          <w:rFonts w:eastAsia="MS Mincho"/>
          <w:b/>
          <w:noProof/>
          <w:lang w:eastAsia="pt-PT"/>
        </w:rPr>
        <w:fldChar w:fldCharType="end"/>
      </w:r>
      <w:r w:rsidR="001C45FB">
        <w:rPr>
          <w:rFonts w:eastAsia="MS Mincho"/>
          <w:b/>
          <w:noProof/>
          <w:lang w:eastAsia="pt-PT"/>
        </w:rPr>
        <w:t>4</w:t>
      </w:r>
      <w:r>
        <w:rPr>
          <w:rFonts w:eastAsia="MS Mincho"/>
          <w:noProof/>
          <w:lang w:eastAsia="pt-PT"/>
        </w:rPr>
        <w:t>). Se o artigo tiver a movimentação multidimensional, deve</w:t>
      </w:r>
      <w:r w:rsidR="002323E3">
        <w:rPr>
          <w:rFonts w:eastAsia="MS Mincho"/>
          <w:noProof/>
          <w:lang w:eastAsia="pt-PT"/>
        </w:rPr>
        <w:t>-se</w:t>
      </w:r>
      <w:r>
        <w:rPr>
          <w:rFonts w:eastAsia="MS Mincho"/>
          <w:noProof/>
          <w:lang w:eastAsia="pt-PT"/>
        </w:rPr>
        <w:t xml:space="preserve"> carregar em “Dimensões” para alterar as dimensões e a quantidade do artigo.</w:t>
      </w: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Pr="00EC042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5C86205C" wp14:editId="20944476">
                <wp:simplePos x="0" y="0"/>
                <wp:positionH relativeFrom="column">
                  <wp:posOffset>85725</wp:posOffset>
                </wp:positionH>
                <wp:positionV relativeFrom="paragraph">
                  <wp:posOffset>-1905</wp:posOffset>
                </wp:positionV>
                <wp:extent cx="5495925" cy="3374390"/>
                <wp:effectExtent l="0" t="0" r="9525" b="0"/>
                <wp:wrapTight wrapText="bothSides">
                  <wp:wrapPolygon edited="0">
                    <wp:start x="0" y="0"/>
                    <wp:lineTo x="0" y="20486"/>
                    <wp:lineTo x="12503" y="21462"/>
                    <wp:lineTo x="21563" y="21462"/>
                    <wp:lineTo x="21563" y="0"/>
                    <wp:lineTo x="0" y="0"/>
                  </wp:wrapPolygon>
                </wp:wrapTight>
                <wp:docPr id="33" name="Grupo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5925" cy="3374390"/>
                          <a:chOff x="0" y="0"/>
                          <a:chExt cx="5495925" cy="3374390"/>
                        </a:xfrm>
                      </wpg:grpSpPr>
                      <wpg:grpSp>
                        <wpg:cNvPr id="29" name="Grupo 29"/>
                        <wpg:cNvGrpSpPr/>
                        <wpg:grpSpPr>
                          <a:xfrm>
                            <a:off x="0" y="0"/>
                            <a:ext cx="2295525" cy="3202305"/>
                            <a:chOff x="0" y="0"/>
                            <a:chExt cx="2295525" cy="3202305"/>
                          </a:xfrm>
                        </wpg:grpSpPr>
                        <pic:pic xmlns:pic="http://schemas.openxmlformats.org/drawingml/2006/picture">
                          <pic:nvPicPr>
                            <pic:cNvPr id="27" name="Imagem 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95525" cy="27527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8" name="Caixa de texto 28"/>
                          <wps:cNvSpPr txBox="1"/>
                          <wps:spPr>
                            <a:xfrm>
                              <a:off x="0" y="2809875"/>
                              <a:ext cx="2295525" cy="39243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0F3322" w:rsidRPr="0094765C" w:rsidRDefault="000F3322" w:rsidP="000F3322">
                                <w:pPr>
                                  <w:pStyle w:val="Legenda"/>
                                  <w:jc w:val="left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bookmarkStart w:id="6" w:name="_Ref386107354"/>
                                <w:r>
                                  <w:t xml:space="preserve">Figura </w:t>
                                </w:r>
                                <w:bookmarkEnd w:id="6"/>
                                <w:r w:rsidR="00BD5A0A">
                                  <w:t>3</w:t>
                                </w:r>
                                <w:r>
                                  <w:t xml:space="preserve"> – </w:t>
                                </w:r>
                                <w:r w:rsidR="007D0797">
                                  <w:t xml:space="preserve">Inserção </w:t>
                                </w:r>
                                <w:r w:rsidR="00AB5AE2">
                                  <w:t>de lançamento</w:t>
                                </w:r>
                                <w:r w:rsidR="007D0797">
                                  <w:t xml:space="preserve"> em artigos multidimensionais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g:grpSp>
                        <wpg:cNvPr id="32" name="Grupo 32"/>
                        <wpg:cNvGrpSpPr/>
                        <wpg:grpSpPr>
                          <a:xfrm>
                            <a:off x="3209925" y="0"/>
                            <a:ext cx="2286000" cy="3374390"/>
                            <a:chOff x="0" y="0"/>
                            <a:chExt cx="2286000" cy="3374390"/>
                          </a:xfrm>
                        </wpg:grpSpPr>
                        <pic:pic xmlns:pic="http://schemas.openxmlformats.org/drawingml/2006/picture">
                          <pic:nvPicPr>
                            <pic:cNvPr id="30" name="Imagem 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86000" cy="30575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1" name="Caixa de texto 31"/>
                          <wps:cNvSpPr txBox="1"/>
                          <wps:spPr>
                            <a:xfrm>
                              <a:off x="0" y="3114675"/>
                              <a:ext cx="2286000" cy="259715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5A4236" w:rsidRPr="000A622C" w:rsidRDefault="005A4236" w:rsidP="005A4236">
                                <w:pPr>
                                  <w:pStyle w:val="Legenda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bookmarkStart w:id="7" w:name="_Ref386107856"/>
                                <w:r>
                                  <w:t xml:space="preserve">Figura </w:t>
                                </w:r>
                                <w:bookmarkEnd w:id="7"/>
                                <w:r w:rsidR="00BD5A0A">
                                  <w:t>4</w:t>
                                </w:r>
                                <w:r>
                                  <w:t xml:space="preserve"> – Detalhe de Lançamento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o 33" o:spid="_x0000_s1033" style="position:absolute;left:0;text-align:left;margin-left:6.75pt;margin-top:-.15pt;width:432.75pt;height:265.7pt;z-index:251681792" coordsize="54959,337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">
                <v:group id="Grupo 29" o:spid="_x0000_s1034" style="position:absolute;width:22955;height:32023" coordsize="22955,320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shape id="Imagem 27" o:spid="_x0000_s1035" type="#_x0000_t75" style="position:absolute;width:22955;height:27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olkLFAAAA2wAAAA8AAABkcnMvZG93bnJldi54bWxEj09rwkAUxO8Fv8PyhN50Yw5ao6v0D4V6&#10;UNFW9PjIvibB7NuQXWPMp3cLQo/DzPyGmS9bU4qGaldYVjAaRiCIU6sLzhT8fH8OXkA4j6yxtEwK&#10;buRgueg9zTHR9so7avY+EwHCLkEFufdVIqVLczLohrYiDt6vrQ36IOtM6hqvAW5KGUfRWBosOCzk&#10;WNF7Tul5fzEKph/F0ayb1dtp03UHjO32Mu6kUs/99nUGwlPr/8OP9pdWEE/g70v4AXJ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6JZCxQAAANsAAAAPAAAAAAAAAAAAAAAA&#10;AJ8CAABkcnMvZG93bnJldi54bWxQSwUGAAAAAAQABAD3AAAAkQMAAAAA&#10;">
                    <v:imagedata r:id="rId16" o:title=""/>
                    <v:path arrowok="t"/>
                  </v:shape>
                  <v:shape id="Caixa de texto 28" o:spid="_x0000_s1036" type="#_x0000_t202" style="position:absolute;top:28098;width:22955;height:39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tdfcIA&#10;AADbAAAADwAAAGRycy9kb3ducmV2LnhtbERPy2oCMRTdF/yHcIVuimZ8IDI1iogFdSOduunuMrlO&#10;pp3cDElGx783i0KXh/NebXrbiBv5UDtWMBlnIIhLp2uuFFy+PkZLECEia2wck4IHBdisBy8rzLW7&#10;8yfdiliJFMIhRwUmxjaXMpSGLIaxa4kTd3XeYkzQV1J7vKdw28hpli2kxZpTg8GWdobK36KzCs7z&#10;77N5667703Y+88dLt1v8VIVSr8N++w4iUh//xX/ug1YwTWPTl/Q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a119wgAAANsAAAAPAAAAAAAAAAAAAAAAAJgCAABkcnMvZG93&#10;bnJldi54bWxQSwUGAAAAAAQABAD1AAAAhwMAAAAA&#10;" stroked="f">
                    <v:textbox style="mso-fit-shape-to-text:t" inset="0,0,0,0">
                      <w:txbxContent>
                        <w:p w:rsidR="000F3322" w:rsidRPr="0094765C" w:rsidRDefault="000F3322" w:rsidP="000F3322">
                          <w:pPr>
                            <w:pStyle w:val="Legenda"/>
                            <w:jc w:val="left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bookmarkStart w:id="9" w:name="_Ref386107354"/>
                          <w:r>
                            <w:t xml:space="preserve">Figura </w:t>
                          </w:r>
                          <w:bookmarkEnd w:id="9"/>
                          <w:r w:rsidR="00BD5A0A">
                            <w:t>3</w:t>
                          </w:r>
                          <w:r>
                            <w:t xml:space="preserve"> – </w:t>
                          </w:r>
                          <w:r w:rsidR="007D0797">
                            <w:t xml:space="preserve">Inserção </w:t>
                          </w:r>
                          <w:r w:rsidR="00AB5AE2">
                            <w:t>de lançamento</w:t>
                          </w:r>
                          <w:r w:rsidR="007D0797">
                            <w:t xml:space="preserve"> em artigos multidimensionais</w:t>
                          </w:r>
                        </w:p>
                      </w:txbxContent>
                    </v:textbox>
                  </v:shape>
                </v:group>
                <v:group id="Grupo 32" o:spid="_x0000_s1037" style="position:absolute;left:32099;width:22860;height:33743" coordsize="22860,337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Imagem 30" o:spid="_x0000_s1038" type="#_x0000_t75" style="position:absolute;width:22860;height:30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UpSTCAAAA2wAAAA8AAABkcnMvZG93bnJldi54bWxET11rwjAUfRf2H8Id7E1TJ8zRGUWHwgYq&#10;rg58vTTXpra5KU3U+u/Ng+Dj4XxPZp2txYVaXzpWMBwkIIhzp0suFPzvV/1PED4ga6wdk4IbeZhN&#10;X3oTTLW78h9dslCIGMI+RQUmhCaV0ueGLPqBa4gjd3StxRBhW0jd4jWG21q+J8mHtFhybDDY0Leh&#10;vMrOVkHVjLflab35Ha/OZnnYy0V12C2Uenvt5l8gAnXhKX64f7SCUVwfv8QfIK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4VKUkwgAAANsAAAAPAAAAAAAAAAAAAAAAAJ8C&#10;AABkcnMvZG93bnJldi54bWxQSwUGAAAAAAQABAD3AAAAjgMAAAAA&#10;">
                    <v:imagedata r:id="rId17" o:title=""/>
                    <v:path arrowok="t"/>
                  </v:shape>
                  <v:shape id="Caixa de texto 31" o:spid="_x0000_s1039" type="#_x0000_t202" style="position:absolute;top:31146;width:22860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hiPcYA&#10;AADbAAAADwAAAGRycy9kb3ducmV2LnhtbESPT2sCMRTE70K/Q3iFXkSz/kHK1igiFVov0q0Xb4/N&#10;c7Pt5mVJsrr99kYQehxm5jfMct3bRlzIh9qxgsk4A0FcOl1zpeD4vRu9gggRWWPjmBT8UYD16mmw&#10;xFy7K3/RpYiVSBAOOSowMba5lKE0ZDGMXUucvLPzFmOSvpLa4zXBbSOnWbaQFmtOCwZb2hoqf4vO&#10;KjjMTwcz7M7v+8185j+P3XbxUxVKvTz3mzcQkfr4H360P7SC2QTuX9IP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hiPcYAAADbAAAADwAAAAAAAAAAAAAAAACYAgAAZHJz&#10;L2Rvd25yZXYueG1sUEsFBgAAAAAEAAQA9QAAAIsDAAAAAA==&#10;" stroked="f">
                    <v:textbox style="mso-fit-shape-to-text:t" inset="0,0,0,0">
                      <w:txbxContent>
                        <w:p w:rsidR="005A4236" w:rsidRPr="000A622C" w:rsidRDefault="005A4236" w:rsidP="005A4236">
                          <w:pPr>
                            <w:pStyle w:val="Legenda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bookmarkStart w:id="10" w:name="_Ref386107856"/>
                          <w:r>
                            <w:t xml:space="preserve">Figura </w:t>
                          </w:r>
                          <w:bookmarkEnd w:id="10"/>
                          <w:r w:rsidR="00BD5A0A">
                            <w:t>4</w:t>
                          </w:r>
                          <w:r>
                            <w:t xml:space="preserve"> – Detalhe de Lançamento</w:t>
                          </w:r>
                        </w:p>
                      </w:txbxContent>
                    </v:textbox>
                  </v:shape>
                </v:group>
                <w10:wrap type="tight"/>
              </v:group>
            </w:pict>
          </mc:Fallback>
        </mc:AlternateContent>
      </w:r>
    </w:p>
    <w:p w:rsidR="00900BE3" w:rsidRDefault="00900BE3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92111F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Se o artigo tiver agregação(Lotes), </w:t>
      </w:r>
      <w:r w:rsidR="007D0797">
        <w:rPr>
          <w:rFonts w:eastAsia="MS Mincho"/>
          <w:noProof/>
          <w:lang w:eastAsia="pt-PT"/>
        </w:rPr>
        <w:t>o utilizador tem que preencher os campos associados a dimensão do artigo para o referido lote</w:t>
      </w:r>
      <w:r w:rsidR="00BD5A0A">
        <w:rPr>
          <w:rFonts w:eastAsia="MS Mincho"/>
          <w:noProof/>
          <w:lang w:eastAsia="pt-PT"/>
        </w:rPr>
        <w:t>(</w:t>
      </w:r>
      <w:r w:rsidR="00BD5A0A" w:rsidRPr="00BD5A0A">
        <w:rPr>
          <w:rFonts w:eastAsia="MS Mincho"/>
          <w:b/>
          <w:noProof/>
          <w:lang w:eastAsia="pt-PT"/>
        </w:rPr>
        <w:fldChar w:fldCharType="begin"/>
      </w:r>
      <w:r w:rsidR="00BD5A0A" w:rsidRPr="00BD5A0A">
        <w:rPr>
          <w:rFonts w:eastAsia="MS Mincho"/>
          <w:b/>
          <w:noProof/>
          <w:lang w:eastAsia="pt-PT"/>
        </w:rPr>
        <w:instrText xml:space="preserve"> REF _Ref386107354 \h </w:instrText>
      </w:r>
      <w:r w:rsidR="00BD5A0A">
        <w:rPr>
          <w:rFonts w:eastAsia="MS Mincho"/>
          <w:b/>
          <w:noProof/>
          <w:lang w:eastAsia="pt-PT"/>
        </w:rPr>
        <w:instrText xml:space="preserve"> \* MERGEFORMAT </w:instrText>
      </w:r>
      <w:r w:rsidR="00BD5A0A" w:rsidRPr="00BD5A0A">
        <w:rPr>
          <w:rFonts w:eastAsia="MS Mincho"/>
          <w:b/>
          <w:noProof/>
          <w:lang w:eastAsia="pt-PT"/>
        </w:rPr>
      </w:r>
      <w:r w:rsidR="00BD5A0A" w:rsidRPr="00BD5A0A">
        <w:rPr>
          <w:rFonts w:eastAsia="MS Mincho"/>
          <w:b/>
          <w:noProof/>
          <w:lang w:eastAsia="pt-PT"/>
        </w:rPr>
        <w:fldChar w:fldCharType="separate"/>
      </w:r>
      <w:r w:rsidR="00372268" w:rsidRPr="00372268">
        <w:rPr>
          <w:b/>
        </w:rPr>
        <w:t xml:space="preserve">Figura </w:t>
      </w:r>
      <w:r w:rsidR="00BD5A0A" w:rsidRPr="00BD5A0A">
        <w:rPr>
          <w:rFonts w:eastAsia="MS Mincho"/>
          <w:b/>
          <w:noProof/>
          <w:lang w:eastAsia="pt-PT"/>
        </w:rPr>
        <w:fldChar w:fldCharType="end"/>
      </w:r>
      <w:r w:rsidR="001C45FB">
        <w:rPr>
          <w:rFonts w:eastAsia="MS Mincho"/>
          <w:b/>
          <w:noProof/>
          <w:lang w:eastAsia="pt-PT"/>
        </w:rPr>
        <w:t>5</w:t>
      </w:r>
      <w:r w:rsidR="00BD5A0A">
        <w:rPr>
          <w:rFonts w:eastAsia="MS Mincho"/>
          <w:noProof/>
          <w:lang w:eastAsia="pt-PT"/>
        </w:rPr>
        <w:t>)</w:t>
      </w:r>
      <w:r w:rsidR="007D0797">
        <w:rPr>
          <w:rFonts w:eastAsia="MS Mincho"/>
          <w:noProof/>
          <w:lang w:eastAsia="pt-PT"/>
        </w:rPr>
        <w:t>. É permitido apenas um lote por lançamentos em artigos multidimensionais.</w:t>
      </w:r>
    </w:p>
    <w:p w:rsidR="002323E3" w:rsidRDefault="002323E3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2323E3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Para efetuar a alteração da agregação, o utilizador deve selecionar a linha pretendida e carregar em “Opções-&gt;Alterar Lançamento” para visualizar a janela de detalhe da agregação(</w:t>
      </w:r>
      <w:r>
        <w:rPr>
          <w:rFonts w:eastAsia="MS Mincho"/>
          <w:b/>
          <w:noProof/>
          <w:lang w:eastAsia="pt-PT"/>
        </w:rPr>
        <w:t>Figura 6</w:t>
      </w:r>
      <w:r>
        <w:rPr>
          <w:rFonts w:eastAsia="MS Mincho"/>
          <w:noProof/>
          <w:lang w:eastAsia="pt-PT"/>
        </w:rPr>
        <w:t>). Se o artigo tiver a movimentação multidimensional, deve-se carregar em “Dimensões” para alterar as dimensões e a quantidade da agregação.</w:t>
      </w:r>
    </w:p>
    <w:p w:rsidR="000F3322" w:rsidRDefault="002323E3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lastRenderedPageBreak/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12ACAF35" wp14:editId="05CA3197">
                <wp:simplePos x="0" y="0"/>
                <wp:positionH relativeFrom="column">
                  <wp:posOffset>266700</wp:posOffset>
                </wp:positionH>
                <wp:positionV relativeFrom="paragraph">
                  <wp:posOffset>94615</wp:posOffset>
                </wp:positionV>
                <wp:extent cx="5143500" cy="3364865"/>
                <wp:effectExtent l="0" t="0" r="0" b="6985"/>
                <wp:wrapTight wrapText="bothSides">
                  <wp:wrapPolygon edited="0">
                    <wp:start x="0" y="0"/>
                    <wp:lineTo x="0" y="20544"/>
                    <wp:lineTo x="11840" y="21523"/>
                    <wp:lineTo x="21520" y="21523"/>
                    <wp:lineTo x="21520" y="0"/>
                    <wp:lineTo x="0" y="0"/>
                  </wp:wrapPolygon>
                </wp:wrapTight>
                <wp:docPr id="6" name="Gru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3500" cy="3364865"/>
                          <a:chOff x="0" y="0"/>
                          <a:chExt cx="5143500" cy="3364865"/>
                        </a:xfrm>
                      </wpg:grpSpPr>
                      <wpg:grpSp>
                        <wpg:cNvPr id="36" name="Grupo 36"/>
                        <wpg:cNvGrpSpPr/>
                        <wpg:grpSpPr>
                          <a:xfrm>
                            <a:off x="0" y="0"/>
                            <a:ext cx="2286000" cy="3202305"/>
                            <a:chOff x="0" y="0"/>
                            <a:chExt cx="2286000" cy="3202305"/>
                          </a:xfrm>
                        </wpg:grpSpPr>
                        <pic:pic xmlns:pic="http://schemas.openxmlformats.org/drawingml/2006/picture">
                          <pic:nvPicPr>
                            <pic:cNvPr id="34" name="Imagem 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86000" cy="27527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5" name="Caixa de texto 35"/>
                          <wps:cNvSpPr txBox="1"/>
                          <wps:spPr>
                            <a:xfrm>
                              <a:off x="0" y="2809875"/>
                              <a:ext cx="2286000" cy="392430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D0797" w:rsidRPr="002B6E38" w:rsidRDefault="007D0797" w:rsidP="007D0797">
                                <w:pPr>
                                  <w:pStyle w:val="Legenda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r>
                                  <w:t xml:space="preserve">Figura 5 – Inserção </w:t>
                                </w:r>
                                <w:r w:rsidR="00AB5AE2">
                                  <w:t>de lote</w:t>
                                </w:r>
                                <w:r>
                                  <w:t xml:space="preserve"> em artigos multidimensionais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g:grpSp>
                        <wpg:cNvPr id="5" name="Grupo 5"/>
                        <wpg:cNvGrpSpPr/>
                        <wpg:grpSpPr>
                          <a:xfrm>
                            <a:off x="2847975" y="0"/>
                            <a:ext cx="2295525" cy="3364865"/>
                            <a:chOff x="0" y="0"/>
                            <a:chExt cx="2295525" cy="336486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m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95525" cy="30480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" name="Caixa de texto 3"/>
                          <wps:cNvSpPr txBox="1"/>
                          <wps:spPr>
                            <a:xfrm>
                              <a:off x="0" y="3105150"/>
                              <a:ext cx="2295525" cy="259715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BD5A0A" w:rsidRPr="00427A53" w:rsidRDefault="00BD5A0A" w:rsidP="00BD5A0A">
                                <w:pPr>
                                  <w:pStyle w:val="Legenda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r>
                                  <w:t xml:space="preserve">Figura </w:t>
                                </w:r>
                                <w:r w:rsidR="002323E3">
                                  <w:t>6 – Detalhe da agregação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o 6" o:spid="_x0000_s1040" style="position:absolute;left:0;text-align:left;margin-left:21pt;margin-top:7.45pt;width:405pt;height:264.95pt;z-index:251687936" coordsize="51435,336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">
                <v:group id="Grupo 36" o:spid="_x0000_s1041" style="position:absolute;width:22860;height:32023" coordsize="22860,320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Imagem 34" o:spid="_x0000_s1042" type="#_x0000_t75" style="position:absolute;width:22860;height:27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CeN3FAAAA2wAAAA8AAABkcnMvZG93bnJldi54bWxEj0uLwkAQhO+C/2FowYusk/WFZB1FBEEU&#10;FnwsYW9Npk2CmZ5sZtT47x1hwWNRXV91zRaNKcWNaldYVvDZj0AQp1YXnCk4HdcfUxDOI2ssLZOC&#10;BzlYzNutGcba3nlPt4PPRICwi1FB7n0VS+nSnAy6vq2Ig3e2tUEfZJ1JXeM9wE0pB1E0kQYLDg05&#10;VrTKKb0cria8cdluyyRLpsl3z+1649/JT7P6U6rbaZZfIDw1/n38n95oBcMRvLYEAMj5E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gnjdxQAAANsAAAAPAAAAAAAAAAAAAAAA&#10;AJ8CAABkcnMvZG93bnJldi54bWxQSwUGAAAAAAQABAD3AAAAkQMAAAAA&#10;">
                    <v:imagedata r:id="rId20" o:title=""/>
                    <v:path arrowok="t"/>
                  </v:shape>
                  <v:shape id="Caixa de texto 35" o:spid="_x0000_s1043" type="#_x0000_t202" style="position:absolute;top:28098;width:22860;height:39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kPsYA&#10;AADbAAAADwAAAGRycy9kb3ducmV2LnhtbESPQWsCMRSE70L/Q3iFXkSzrVZkNYpIBduLdOvF22Pz&#10;3KxuXpYkq9t/3xQKPQ4z8w2zXPe2ETfyoXas4HmcgSAuna65UnD82o3mIEJE1tg4JgXfFGC9ehgs&#10;Mdfuzp90K2IlEoRDjgpMjG0uZSgNWQxj1xIn7+y8xZikr6T2eE9w28iXLJtJizWnBYMtbQ2V16Kz&#10;Cg7T08EMu/Pbx2Y68e/Hbju7VIVST4/9ZgEiUh//w3/tvVYweYXfL+kH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NkPsYAAADbAAAADwAAAAAAAAAAAAAAAACYAgAAZHJz&#10;L2Rvd25yZXYueG1sUEsFBgAAAAAEAAQA9QAAAIsDAAAAAA==&#10;" stroked="f">
                    <v:textbox style="mso-fit-shape-to-text:t" inset="0,0,0,0">
                      <w:txbxContent>
                        <w:p w:rsidR="007D0797" w:rsidRPr="002B6E38" w:rsidRDefault="007D0797" w:rsidP="007D0797">
                          <w:pPr>
                            <w:pStyle w:val="Legenda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t xml:space="preserve">Figura 5 – Inserção </w:t>
                          </w:r>
                          <w:r w:rsidR="00AB5AE2">
                            <w:t>de lote</w:t>
                          </w:r>
                          <w:r>
                            <w:t xml:space="preserve"> em artigos multidimensionais</w:t>
                          </w:r>
                        </w:p>
                      </w:txbxContent>
                    </v:textbox>
                  </v:shape>
                </v:group>
                <v:group id="Grupo 5" o:spid="_x0000_s1044" style="position:absolute;left:28479;width:22956;height:33648" coordsize="22955,336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Imagem 2" o:spid="_x0000_s1045" type="#_x0000_t75" style="position:absolute;width:22955;height:304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Yeg7CAAAA2gAAAA8AAABkcnMvZG93bnJldi54bWxEj8FqwzAQRO+B/IPYQG+xnATa4EYJJRDo&#10;yaWJyXmxtrJTa2UkxXb79VWh0OMwM2+Y3WGynRjIh9axglWWgyCunW7ZKKgup+UWRIjIGjvHpOCL&#10;Ahz289kOC+1GfqfhHI1IEA4FKmhi7AspQ92QxZC5njh5H85bjEl6I7XHMcFtJ9d5/igttpwWGuzp&#10;2FD9eb5bBWaoRr8xZVtey8vmrbp9P0m6KfWwmF6eQUSa4n/4r/2qFazh90q6AXL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2HoOwgAAANoAAAAPAAAAAAAAAAAAAAAAAJ8C&#10;AABkcnMvZG93bnJldi54bWxQSwUGAAAAAAQABAD3AAAAjgMAAAAA&#10;">
                    <v:imagedata r:id="rId21" o:title=""/>
                    <v:path arrowok="t"/>
                  </v:shape>
                  <v:shape id="Caixa de texto 3" o:spid="_x0000_s1046" type="#_x0000_t202" style="position:absolute;top:31051;width:22955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j/SMQA&#10;AADaAAAADwAAAGRycy9kb3ducmV2LnhtbESPQWsCMRSE74X+h/AKXopmW0VkNYpIC9qLdOvF22Pz&#10;3KxuXpYkq+u/bwoFj8PMfMMsVr1txJV8qB0reBtlIIhLp2uuFBx+PoczECEia2wck4I7BVgtn58W&#10;mGt342+6FrESCcIhRwUmxjaXMpSGLIaRa4mTd3LeYkzSV1J7vCW4beR7lk2lxZrTgsGWNobKS9FZ&#10;BfvJcW9eu9PH13oy9rtDt5meq0KpwUu/noOI1MdH+L+91QrG8Hcl3QC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I/0jEAAAA2gAAAA8AAAAAAAAAAAAAAAAAmAIAAGRycy9k&#10;b3ducmV2LnhtbFBLBQYAAAAABAAEAPUAAACJAwAAAAA=&#10;" stroked="f">
                    <v:textbox style="mso-fit-shape-to-text:t" inset="0,0,0,0">
                      <w:txbxContent>
                        <w:p w:rsidR="00BD5A0A" w:rsidRPr="00427A53" w:rsidRDefault="00BD5A0A" w:rsidP="00BD5A0A">
                          <w:pPr>
                            <w:pStyle w:val="Legenda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t xml:space="preserve">Figura </w:t>
                          </w:r>
                          <w:r w:rsidR="002323E3">
                            <w:t>6 – Detalhe da agregação</w:t>
                          </w:r>
                        </w:p>
                      </w:txbxContent>
                    </v:textbox>
                  </v:shape>
                </v:group>
                <w10:wrap type="tight"/>
              </v:group>
            </w:pict>
          </mc:Fallback>
        </mc:AlternateContent>
      </w: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F3322" w:rsidRDefault="000F3322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5A4236" w:rsidRDefault="005A4236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CC0099" w:rsidRDefault="00CC0099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7D0797" w:rsidRDefault="007D0797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7D0797" w:rsidRDefault="007D0797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7D0797" w:rsidRDefault="007D0797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4640AA" w:rsidRPr="006143EE" w:rsidRDefault="004640AA" w:rsidP="004640AA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</w:p>
    <w:sectPr w:rsidR="004640AA" w:rsidRPr="006143EE" w:rsidSect="00B77F8D">
      <w:headerReference w:type="even" r:id="rId22"/>
      <w:headerReference w:type="default" r:id="rId23"/>
      <w:footerReference w:type="default" r:id="rId24"/>
      <w:footerReference w:type="first" r:id="rId25"/>
      <w:pgSz w:w="11906" w:h="16838"/>
      <w:pgMar w:top="950" w:right="1440" w:bottom="1440" w:left="1440" w:header="851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5199" w:rsidRDefault="00AE5199" w:rsidP="00325B0B">
      <w:pPr>
        <w:spacing w:after="0" w:line="240" w:lineRule="auto"/>
      </w:pPr>
      <w:r>
        <w:separator/>
      </w:r>
    </w:p>
  </w:endnote>
  <w:endnote w:type="continuationSeparator" w:id="0">
    <w:p w:rsidR="00AE5199" w:rsidRDefault="00AE5199" w:rsidP="00325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E43" w:rsidRPr="00535BC8" w:rsidRDefault="00900BE3" w:rsidP="00B142A6">
    <w:pPr>
      <w:pStyle w:val="Rodap"/>
      <w:rPr>
        <w:rFonts w:ascii="Verdana" w:hAnsi="Verdana" w:cs="Tahoma"/>
        <w:color w:val="A6A6A6"/>
        <w:sz w:val="14"/>
      </w:rPr>
    </w:pPr>
    <w:r>
      <w:rPr>
        <w:noProof/>
        <w:lang w:eastAsia="pt-PT"/>
      </w:rPr>
      <w:drawing>
        <wp:anchor distT="0" distB="0" distL="114300" distR="114300" simplePos="0" relativeHeight="251656704" behindDoc="1" locked="0" layoutInCell="1" allowOverlap="1" wp14:anchorId="3F078BDD" wp14:editId="1F8D6897">
          <wp:simplePos x="0" y="0"/>
          <wp:positionH relativeFrom="column">
            <wp:posOffset>2856230</wp:posOffset>
          </wp:positionH>
          <wp:positionV relativeFrom="paragraph">
            <wp:posOffset>35560</wp:posOffset>
          </wp:positionV>
          <wp:extent cx="3028950" cy="571500"/>
          <wp:effectExtent l="0" t="0" r="0" b="0"/>
          <wp:wrapNone/>
          <wp:docPr id="12" name="Imagem 12" descr="mor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mora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895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t-PT"/>
      </w:rPr>
      <w:drawing>
        <wp:anchor distT="0" distB="0" distL="114300" distR="114300" simplePos="0" relativeHeight="251655680" behindDoc="1" locked="0" layoutInCell="1" allowOverlap="1" wp14:anchorId="0EF23164" wp14:editId="7C5D7635">
          <wp:simplePos x="0" y="0"/>
          <wp:positionH relativeFrom="column">
            <wp:posOffset>-723900</wp:posOffset>
          </wp:positionH>
          <wp:positionV relativeFrom="paragraph">
            <wp:posOffset>-2542540</wp:posOffset>
          </wp:positionV>
          <wp:extent cx="542925" cy="3390900"/>
          <wp:effectExtent l="0" t="0" r="9525" b="0"/>
          <wp:wrapNone/>
          <wp:docPr id="11" name="Imagem 11" descr="logos_certificacao_inf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s_certificacao_inf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339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F3427" w:rsidRDefault="009E44B6" w:rsidP="009E44B6">
    <w:pPr>
      <w:pStyle w:val="Rodap"/>
      <w:tabs>
        <w:tab w:val="left" w:pos="5730"/>
      </w:tabs>
      <w:spacing w:before="120"/>
      <w:rPr>
        <w:rFonts w:cs="Tahoma"/>
        <w:i/>
        <w:color w:val="000000"/>
        <w:sz w:val="14"/>
        <w:szCs w:val="14"/>
      </w:rPr>
    </w:pPr>
    <w:r>
      <w:rPr>
        <w:rFonts w:cs="Tahoma"/>
        <w:i/>
        <w:color w:val="000000"/>
        <w:sz w:val="14"/>
        <w:szCs w:val="14"/>
      </w:rPr>
      <w:tab/>
    </w:r>
    <w:r>
      <w:rPr>
        <w:rFonts w:cs="Tahoma"/>
        <w:i/>
        <w:color w:val="000000"/>
        <w:sz w:val="14"/>
        <w:szCs w:val="14"/>
      </w:rPr>
      <w:tab/>
    </w:r>
    <w:r>
      <w:rPr>
        <w:rFonts w:cs="Tahoma"/>
        <w:i/>
        <w:color w:val="000000"/>
        <w:sz w:val="14"/>
        <w:szCs w:val="14"/>
      </w:rPr>
      <w:tab/>
    </w:r>
  </w:p>
  <w:p w:rsidR="00AF3427" w:rsidRDefault="00AF342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</w:p>
  <w:p w:rsidR="00AF3427" w:rsidRPr="00AF3427" w:rsidRDefault="00763104" w:rsidP="00763104">
    <w:pPr>
      <w:pStyle w:val="Rodap"/>
      <w:spacing w:before="120"/>
      <w:jc w:val="center"/>
      <w:rPr>
        <w:rFonts w:cs="Tahoma"/>
        <w:color w:val="000000"/>
        <w:sz w:val="14"/>
        <w:szCs w:val="14"/>
      </w:rPr>
    </w:pPr>
    <w:r w:rsidRPr="00763104">
      <w:rPr>
        <w:rFonts w:cs="Tahoma"/>
        <w:color w:val="000000"/>
        <w:sz w:val="14"/>
        <w:szCs w:val="14"/>
      </w:rPr>
      <w:fldChar w:fldCharType="begin"/>
    </w:r>
    <w:r w:rsidRPr="00763104">
      <w:rPr>
        <w:rFonts w:cs="Tahoma"/>
        <w:color w:val="000000"/>
        <w:sz w:val="14"/>
        <w:szCs w:val="14"/>
      </w:rPr>
      <w:instrText>PAGE   \* MERGEFORMAT</w:instrText>
    </w:r>
    <w:r w:rsidRPr="00763104">
      <w:rPr>
        <w:rFonts w:cs="Tahoma"/>
        <w:color w:val="000000"/>
        <w:sz w:val="14"/>
        <w:szCs w:val="14"/>
      </w:rPr>
      <w:fldChar w:fldCharType="separate"/>
    </w:r>
    <w:r w:rsidR="000A06BE">
      <w:rPr>
        <w:rFonts w:cs="Tahoma"/>
        <w:noProof/>
        <w:color w:val="000000"/>
        <w:sz w:val="14"/>
        <w:szCs w:val="14"/>
      </w:rPr>
      <w:t>3</w:t>
    </w:r>
    <w:r w:rsidRPr="00763104">
      <w:rPr>
        <w:rFonts w:cs="Tahoma"/>
        <w:color w:val="000000"/>
        <w:sz w:val="14"/>
        <w:szCs w:val="14"/>
      </w:rPr>
      <w:fldChar w:fldCharType="end"/>
    </w:r>
  </w:p>
  <w:p w:rsidR="00AF3427" w:rsidRPr="00535BC8" w:rsidRDefault="001A63C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  <w:r w:rsidRPr="00AF3427">
      <w:rPr>
        <w:rFonts w:cs="Tahoma"/>
        <w:color w:val="000000"/>
        <w:sz w:val="14"/>
        <w:szCs w:val="14"/>
      </w:rPr>
      <w:t>DT-codigoqualidade-0</w:t>
    </w:r>
    <w:r>
      <w:rPr>
        <w:rFonts w:cs="Tahoma"/>
        <w:color w:val="000000"/>
        <w:sz w:val="14"/>
        <w:szCs w:val="14"/>
      </w:rPr>
      <w:t>1</w:t>
    </w:r>
    <w:r w:rsidRPr="00AF3427">
      <w:rPr>
        <w:rFonts w:cs="Tahoma"/>
        <w:color w:val="000000"/>
        <w:sz w:val="14"/>
        <w:szCs w:val="14"/>
      </w:rPr>
      <w:t>1</w:t>
    </w:r>
    <w:r>
      <w:rPr>
        <w:rFonts w:cs="Tahoma"/>
        <w:color w:val="000000"/>
        <w:sz w:val="14"/>
        <w:szCs w:val="14"/>
      </w:rPr>
      <w:t>3</w:t>
    </w:r>
    <w:r w:rsidRPr="00AF3427">
      <w:rPr>
        <w:rFonts w:cs="Tahoma"/>
        <w:color w:val="000000"/>
        <w:sz w:val="14"/>
        <w:szCs w:val="14"/>
      </w:rPr>
      <w:t>.1</w:t>
    </w:r>
  </w:p>
  <w:p w:rsidR="00F05E43" w:rsidRDefault="00F05E43" w:rsidP="009E4431">
    <w:pPr>
      <w:pStyle w:val="Rodap"/>
      <w:jc w:val="center"/>
    </w:pPr>
  </w:p>
  <w:p w:rsidR="00F05E43" w:rsidRDefault="00F05E43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4B6" w:rsidRDefault="009E44B6">
    <w:pPr>
      <w:pStyle w:val="Rodap"/>
      <w:jc w:val="center"/>
    </w:pPr>
  </w:p>
  <w:p w:rsidR="009E44B6" w:rsidRDefault="009E44B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5199" w:rsidRDefault="00AE5199" w:rsidP="00325B0B">
      <w:pPr>
        <w:spacing w:after="0" w:line="240" w:lineRule="auto"/>
      </w:pPr>
      <w:r>
        <w:separator/>
      </w:r>
    </w:p>
  </w:footnote>
  <w:footnote w:type="continuationSeparator" w:id="0">
    <w:p w:rsidR="00AE5199" w:rsidRDefault="00AE5199" w:rsidP="00325B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E43" w:rsidRDefault="000A06BE">
    <w:pPr>
      <w:pStyle w:val="Cabealh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8867492" o:spid="_x0000_s2055" type="#_x0000_t136" style="position:absolute;left:0;text-align:left;margin-left:0;margin-top:0;width:397.65pt;height:238.6pt;rotation:315;z-index:-251656704;mso-position-horizontal:center;mso-position-horizontal-relative:margin;mso-position-vertical:center;mso-position-vertical-relative:margin" o:allowincell="f" fillcolor="#7f7f7f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4B6" w:rsidRDefault="00900BE3" w:rsidP="001A63C7">
    <w:pPr>
      <w:pStyle w:val="Rodap"/>
    </w:pPr>
    <w:r>
      <w:rPr>
        <w:noProof/>
        <w:lang w:eastAsia="pt-PT"/>
      </w:rPr>
      <w:drawing>
        <wp:anchor distT="0" distB="0" distL="114300" distR="114300" simplePos="0" relativeHeight="251658752" behindDoc="1" locked="0" layoutInCell="1" allowOverlap="1" wp14:anchorId="27A2701D" wp14:editId="1DB3CC59">
          <wp:simplePos x="0" y="0"/>
          <wp:positionH relativeFrom="column">
            <wp:posOffset>0</wp:posOffset>
          </wp:positionH>
          <wp:positionV relativeFrom="paragraph">
            <wp:posOffset>-48895</wp:posOffset>
          </wp:positionV>
          <wp:extent cx="1818640" cy="456565"/>
          <wp:effectExtent l="0" t="0" r="0" b="635"/>
          <wp:wrapNone/>
          <wp:docPr id="16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59" t="36974" r="12155" b="37831"/>
                  <a:stretch>
                    <a:fillRect/>
                  </a:stretch>
                </pic:blipFill>
                <pic:spPr bwMode="auto">
                  <a:xfrm>
                    <a:off x="0" y="0"/>
                    <a:ext cx="1818640" cy="456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A63C7">
      <w:tab/>
    </w:r>
    <w:r w:rsidR="001A63C7">
      <w:tab/>
    </w:r>
  </w:p>
  <w:p w:rsidR="009E44B6" w:rsidRDefault="009E44B6" w:rsidP="001A63C7">
    <w:pPr>
      <w:pStyle w:val="Rodap"/>
    </w:pPr>
  </w:p>
  <w:p w:rsidR="009E44B6" w:rsidRDefault="009E44B6" w:rsidP="001A63C7">
    <w:pPr>
      <w:pStyle w:val="Rodap"/>
    </w:pPr>
  </w:p>
  <w:p w:rsidR="009E44B6" w:rsidRDefault="009E44B6" w:rsidP="001A63C7">
    <w:pPr>
      <w:pStyle w:val="Rodap"/>
    </w:pPr>
  </w:p>
  <w:p w:rsidR="009E44B6" w:rsidRPr="009E44B6" w:rsidRDefault="008841B3" w:rsidP="009E44B6">
    <w:pPr>
      <w:pStyle w:val="Rodap"/>
      <w:jc w:val="left"/>
      <w:rPr>
        <w:rFonts w:ascii="Verdana" w:hAnsi="Verdana"/>
      </w:rPr>
    </w:pPr>
    <w:r>
      <w:t>ARTSOFT Mobile</w:t>
    </w:r>
    <w:r w:rsidR="001A63C7">
      <w:t xml:space="preserve"> | </w:t>
    </w:r>
    <w:proofErr w:type="spellStart"/>
    <w:r w:rsidR="00084B2B">
      <w:t>APVenda</w:t>
    </w:r>
    <w:proofErr w:type="spellEnd"/>
    <w:r w:rsidR="00084B2B">
      <w:t xml:space="preserve"> 11.10.020</w:t>
    </w:r>
    <w:r w:rsidR="001A63C7" w:rsidRPr="004D252D">
      <w:rPr>
        <w:rFonts w:ascii="Verdana" w:hAnsi="Verdana"/>
      </w:rPr>
      <w:tab/>
    </w:r>
    <w:r w:rsidR="001A63C7" w:rsidRPr="004D252D">
      <w:rPr>
        <w:rFonts w:ascii="Verdana" w:hAnsi="Verdana"/>
      </w:rPr>
      <w:tab/>
    </w:r>
  </w:p>
  <w:p w:rsidR="00F05E43" w:rsidRPr="001A63C7" w:rsidRDefault="00900BE3" w:rsidP="001A63C7">
    <w:pPr>
      <w:pStyle w:val="Cabealho"/>
    </w:pPr>
    <w:r>
      <w:rPr>
        <w:noProof/>
        <w:lang w:eastAsia="pt-PT"/>
      </w:rPr>
      <mc:AlternateContent>
        <mc:Choice Requires="wps">
          <w:drawing>
            <wp:anchor distT="4294967295" distB="4294967295" distL="114300" distR="114300" simplePos="0" relativeHeight="251657728" behindDoc="0" locked="0" layoutInCell="1" allowOverlap="1" wp14:anchorId="15B33492" wp14:editId="16F48E66">
              <wp:simplePos x="0" y="0"/>
              <wp:positionH relativeFrom="column">
                <wp:posOffset>20955</wp:posOffset>
              </wp:positionH>
              <wp:positionV relativeFrom="paragraph">
                <wp:posOffset>40639</wp:posOffset>
              </wp:positionV>
              <wp:extent cx="5736590" cy="0"/>
              <wp:effectExtent l="0" t="0" r="16510" b="19050"/>
              <wp:wrapNone/>
              <wp:docPr id="8" name="Auto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365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round/>
                        <a:headEnd type="none" w="med" len="med"/>
                        <a:tailEnd type="none" w="med" len="med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" o:spid="_x0000_s1026" type="#_x0000_t32" style="position:absolute;margin-left:1.65pt;margin-top:3.2pt;width:451.7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" strokecolor="windowTex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DE4DB4A"/>
    <w:lvl w:ilvl="0">
      <w:numFmt w:val="bullet"/>
      <w:lvlText w:val="*"/>
      <w:lvlJc w:val="left"/>
    </w:lvl>
  </w:abstractNum>
  <w:abstractNum w:abstractNumId="1">
    <w:nsid w:val="00AB49AE"/>
    <w:multiLevelType w:val="multilevel"/>
    <w:tmpl w:val="A0D0D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552EBD"/>
    <w:multiLevelType w:val="hybridMultilevel"/>
    <w:tmpl w:val="8A0EAE1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181720"/>
    <w:multiLevelType w:val="multilevel"/>
    <w:tmpl w:val="CC765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A7E7A75"/>
    <w:multiLevelType w:val="hybridMultilevel"/>
    <w:tmpl w:val="B42225C0"/>
    <w:lvl w:ilvl="0" w:tplc="0816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0"/>
      </w:rPr>
    </w:lvl>
    <w:lvl w:ilvl="1" w:tplc="08160019" w:tentative="1">
      <w:start w:val="1"/>
      <w:numFmt w:val="lowerLetter"/>
      <w:lvlText w:val="%2."/>
      <w:lvlJc w:val="left"/>
      <w:pPr>
        <w:ind w:left="1080" w:hanging="360"/>
      </w:pPr>
    </w:lvl>
    <w:lvl w:ilvl="2" w:tplc="0816001B" w:tentative="1">
      <w:start w:val="1"/>
      <w:numFmt w:val="lowerRoman"/>
      <w:lvlText w:val="%3."/>
      <w:lvlJc w:val="right"/>
      <w:pPr>
        <w:ind w:left="1800" w:hanging="180"/>
      </w:pPr>
    </w:lvl>
    <w:lvl w:ilvl="3" w:tplc="0816000F" w:tentative="1">
      <w:start w:val="1"/>
      <w:numFmt w:val="decimal"/>
      <w:lvlText w:val="%4."/>
      <w:lvlJc w:val="left"/>
      <w:pPr>
        <w:ind w:left="2520" w:hanging="360"/>
      </w:pPr>
    </w:lvl>
    <w:lvl w:ilvl="4" w:tplc="08160019" w:tentative="1">
      <w:start w:val="1"/>
      <w:numFmt w:val="lowerLetter"/>
      <w:lvlText w:val="%5."/>
      <w:lvlJc w:val="left"/>
      <w:pPr>
        <w:ind w:left="3240" w:hanging="360"/>
      </w:pPr>
    </w:lvl>
    <w:lvl w:ilvl="5" w:tplc="0816001B" w:tentative="1">
      <w:start w:val="1"/>
      <w:numFmt w:val="lowerRoman"/>
      <w:lvlText w:val="%6."/>
      <w:lvlJc w:val="right"/>
      <w:pPr>
        <w:ind w:left="3960" w:hanging="180"/>
      </w:pPr>
    </w:lvl>
    <w:lvl w:ilvl="6" w:tplc="0816000F" w:tentative="1">
      <w:start w:val="1"/>
      <w:numFmt w:val="decimal"/>
      <w:lvlText w:val="%7."/>
      <w:lvlJc w:val="left"/>
      <w:pPr>
        <w:ind w:left="4680" w:hanging="360"/>
      </w:pPr>
    </w:lvl>
    <w:lvl w:ilvl="7" w:tplc="08160019" w:tentative="1">
      <w:start w:val="1"/>
      <w:numFmt w:val="lowerLetter"/>
      <w:lvlText w:val="%8."/>
      <w:lvlJc w:val="left"/>
      <w:pPr>
        <w:ind w:left="5400" w:hanging="360"/>
      </w:pPr>
    </w:lvl>
    <w:lvl w:ilvl="8" w:tplc="08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6443DAB"/>
    <w:multiLevelType w:val="multilevel"/>
    <w:tmpl w:val="FCFE6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75E7005"/>
    <w:multiLevelType w:val="multilevel"/>
    <w:tmpl w:val="95402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9491864"/>
    <w:multiLevelType w:val="multilevel"/>
    <w:tmpl w:val="DF487590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6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>
    <w:nsid w:val="2CB6017A"/>
    <w:multiLevelType w:val="hybridMultilevel"/>
    <w:tmpl w:val="8F2AA722"/>
    <w:lvl w:ilvl="0" w:tplc="08160017">
      <w:start w:val="1"/>
      <w:numFmt w:val="lowerLetter"/>
      <w:lvlText w:val="%1)"/>
      <w:lvlJc w:val="left"/>
      <w:pPr>
        <w:ind w:left="780" w:hanging="360"/>
      </w:pPr>
    </w:lvl>
    <w:lvl w:ilvl="1" w:tplc="08160019">
      <w:start w:val="1"/>
      <w:numFmt w:val="lowerLetter"/>
      <w:lvlText w:val="%2."/>
      <w:lvlJc w:val="left"/>
      <w:pPr>
        <w:ind w:left="1500" w:hanging="360"/>
      </w:pPr>
    </w:lvl>
    <w:lvl w:ilvl="2" w:tplc="0816001B" w:tentative="1">
      <w:start w:val="1"/>
      <w:numFmt w:val="lowerRoman"/>
      <w:lvlText w:val="%3."/>
      <w:lvlJc w:val="right"/>
      <w:pPr>
        <w:ind w:left="2220" w:hanging="180"/>
      </w:pPr>
    </w:lvl>
    <w:lvl w:ilvl="3" w:tplc="0816000F" w:tentative="1">
      <w:start w:val="1"/>
      <w:numFmt w:val="decimal"/>
      <w:lvlText w:val="%4."/>
      <w:lvlJc w:val="left"/>
      <w:pPr>
        <w:ind w:left="2940" w:hanging="360"/>
      </w:pPr>
    </w:lvl>
    <w:lvl w:ilvl="4" w:tplc="08160019" w:tentative="1">
      <w:start w:val="1"/>
      <w:numFmt w:val="lowerLetter"/>
      <w:lvlText w:val="%5."/>
      <w:lvlJc w:val="left"/>
      <w:pPr>
        <w:ind w:left="3660" w:hanging="360"/>
      </w:pPr>
    </w:lvl>
    <w:lvl w:ilvl="5" w:tplc="0816001B" w:tentative="1">
      <w:start w:val="1"/>
      <w:numFmt w:val="lowerRoman"/>
      <w:lvlText w:val="%6."/>
      <w:lvlJc w:val="right"/>
      <w:pPr>
        <w:ind w:left="4380" w:hanging="180"/>
      </w:pPr>
    </w:lvl>
    <w:lvl w:ilvl="6" w:tplc="0816000F" w:tentative="1">
      <w:start w:val="1"/>
      <w:numFmt w:val="decimal"/>
      <w:lvlText w:val="%7."/>
      <w:lvlJc w:val="left"/>
      <w:pPr>
        <w:ind w:left="5100" w:hanging="360"/>
      </w:pPr>
    </w:lvl>
    <w:lvl w:ilvl="7" w:tplc="08160019" w:tentative="1">
      <w:start w:val="1"/>
      <w:numFmt w:val="lowerLetter"/>
      <w:lvlText w:val="%8."/>
      <w:lvlJc w:val="left"/>
      <w:pPr>
        <w:ind w:left="5820" w:hanging="360"/>
      </w:pPr>
    </w:lvl>
    <w:lvl w:ilvl="8" w:tplc="08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>
    <w:nsid w:val="3A4D4887"/>
    <w:multiLevelType w:val="hybridMultilevel"/>
    <w:tmpl w:val="AEB4BFA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70429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lang w:val="en-US"/>
      </w:rPr>
    </w:lvl>
    <w:lvl w:ilvl="2" w:tplc="0816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4" w:tplc="08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1B144F"/>
    <w:multiLevelType w:val="hybridMultilevel"/>
    <w:tmpl w:val="B95CB38C"/>
    <w:lvl w:ilvl="0" w:tplc="7A0454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EA8117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6B8B3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8613F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B2A4E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6EE0B8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385F8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0AB5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2E427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>
    <w:nsid w:val="424B060B"/>
    <w:multiLevelType w:val="hybridMultilevel"/>
    <w:tmpl w:val="002613BE"/>
    <w:lvl w:ilvl="0" w:tplc="0816000F">
      <w:start w:val="1"/>
      <w:numFmt w:val="decimal"/>
      <w:lvlText w:val="%1."/>
      <w:lvlJc w:val="left"/>
      <w:pPr>
        <w:ind w:left="644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4E1E09"/>
    <w:multiLevelType w:val="multilevel"/>
    <w:tmpl w:val="EDF0D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8CD3389"/>
    <w:multiLevelType w:val="hybridMultilevel"/>
    <w:tmpl w:val="B8ECA840"/>
    <w:lvl w:ilvl="0" w:tplc="08160017">
      <w:start w:val="1"/>
      <w:numFmt w:val="lowerLetter"/>
      <w:lvlText w:val="%1)"/>
      <w:lvlJc w:val="left"/>
      <w:pPr>
        <w:ind w:left="780" w:hanging="360"/>
      </w:pPr>
    </w:lvl>
    <w:lvl w:ilvl="1" w:tplc="08160019" w:tentative="1">
      <w:start w:val="1"/>
      <w:numFmt w:val="lowerLetter"/>
      <w:lvlText w:val="%2."/>
      <w:lvlJc w:val="left"/>
      <w:pPr>
        <w:ind w:left="1500" w:hanging="360"/>
      </w:pPr>
    </w:lvl>
    <w:lvl w:ilvl="2" w:tplc="0816001B" w:tentative="1">
      <w:start w:val="1"/>
      <w:numFmt w:val="lowerRoman"/>
      <w:lvlText w:val="%3."/>
      <w:lvlJc w:val="right"/>
      <w:pPr>
        <w:ind w:left="2220" w:hanging="180"/>
      </w:pPr>
    </w:lvl>
    <w:lvl w:ilvl="3" w:tplc="0816000F" w:tentative="1">
      <w:start w:val="1"/>
      <w:numFmt w:val="decimal"/>
      <w:lvlText w:val="%4."/>
      <w:lvlJc w:val="left"/>
      <w:pPr>
        <w:ind w:left="2940" w:hanging="360"/>
      </w:pPr>
    </w:lvl>
    <w:lvl w:ilvl="4" w:tplc="08160019" w:tentative="1">
      <w:start w:val="1"/>
      <w:numFmt w:val="lowerLetter"/>
      <w:lvlText w:val="%5."/>
      <w:lvlJc w:val="left"/>
      <w:pPr>
        <w:ind w:left="3660" w:hanging="360"/>
      </w:pPr>
    </w:lvl>
    <w:lvl w:ilvl="5" w:tplc="0816001B" w:tentative="1">
      <w:start w:val="1"/>
      <w:numFmt w:val="lowerRoman"/>
      <w:lvlText w:val="%6."/>
      <w:lvlJc w:val="right"/>
      <w:pPr>
        <w:ind w:left="4380" w:hanging="180"/>
      </w:pPr>
    </w:lvl>
    <w:lvl w:ilvl="6" w:tplc="0816000F" w:tentative="1">
      <w:start w:val="1"/>
      <w:numFmt w:val="decimal"/>
      <w:lvlText w:val="%7."/>
      <w:lvlJc w:val="left"/>
      <w:pPr>
        <w:ind w:left="5100" w:hanging="360"/>
      </w:pPr>
    </w:lvl>
    <w:lvl w:ilvl="7" w:tplc="08160019" w:tentative="1">
      <w:start w:val="1"/>
      <w:numFmt w:val="lowerLetter"/>
      <w:lvlText w:val="%8."/>
      <w:lvlJc w:val="left"/>
      <w:pPr>
        <w:ind w:left="5820" w:hanging="360"/>
      </w:pPr>
    </w:lvl>
    <w:lvl w:ilvl="8" w:tplc="08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4">
    <w:nsid w:val="52EB4E6C"/>
    <w:multiLevelType w:val="hybridMultilevel"/>
    <w:tmpl w:val="E6447122"/>
    <w:lvl w:ilvl="0" w:tplc="92C6549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3F3989"/>
    <w:multiLevelType w:val="hybridMultilevel"/>
    <w:tmpl w:val="D5860262"/>
    <w:lvl w:ilvl="0" w:tplc="08160017">
      <w:start w:val="1"/>
      <w:numFmt w:val="lowerLetter"/>
      <w:lvlText w:val="%1)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C0165FE"/>
    <w:multiLevelType w:val="hybridMultilevel"/>
    <w:tmpl w:val="C1A682D4"/>
    <w:lvl w:ilvl="0" w:tplc="0816000F">
      <w:start w:val="1"/>
      <w:numFmt w:val="decimal"/>
      <w:lvlText w:val="%1."/>
      <w:lvlJc w:val="left"/>
      <w:pPr>
        <w:ind w:left="360" w:hanging="360"/>
      </w:pPr>
    </w:lvl>
    <w:lvl w:ilvl="1" w:tplc="08160019" w:tentative="1">
      <w:start w:val="1"/>
      <w:numFmt w:val="lowerLetter"/>
      <w:lvlText w:val="%2."/>
      <w:lvlJc w:val="left"/>
      <w:pPr>
        <w:ind w:left="1156" w:hanging="360"/>
      </w:pPr>
    </w:lvl>
    <w:lvl w:ilvl="2" w:tplc="0816001B" w:tentative="1">
      <w:start w:val="1"/>
      <w:numFmt w:val="lowerRoman"/>
      <w:lvlText w:val="%3."/>
      <w:lvlJc w:val="right"/>
      <w:pPr>
        <w:ind w:left="1876" w:hanging="180"/>
      </w:pPr>
    </w:lvl>
    <w:lvl w:ilvl="3" w:tplc="0816000F" w:tentative="1">
      <w:start w:val="1"/>
      <w:numFmt w:val="decimal"/>
      <w:lvlText w:val="%4."/>
      <w:lvlJc w:val="left"/>
      <w:pPr>
        <w:ind w:left="2596" w:hanging="360"/>
      </w:pPr>
    </w:lvl>
    <w:lvl w:ilvl="4" w:tplc="08160019" w:tentative="1">
      <w:start w:val="1"/>
      <w:numFmt w:val="lowerLetter"/>
      <w:lvlText w:val="%5."/>
      <w:lvlJc w:val="left"/>
      <w:pPr>
        <w:ind w:left="3316" w:hanging="360"/>
      </w:pPr>
    </w:lvl>
    <w:lvl w:ilvl="5" w:tplc="0816001B" w:tentative="1">
      <w:start w:val="1"/>
      <w:numFmt w:val="lowerRoman"/>
      <w:lvlText w:val="%6."/>
      <w:lvlJc w:val="right"/>
      <w:pPr>
        <w:ind w:left="4036" w:hanging="180"/>
      </w:pPr>
    </w:lvl>
    <w:lvl w:ilvl="6" w:tplc="0816000F" w:tentative="1">
      <w:start w:val="1"/>
      <w:numFmt w:val="decimal"/>
      <w:lvlText w:val="%7."/>
      <w:lvlJc w:val="left"/>
      <w:pPr>
        <w:ind w:left="4756" w:hanging="360"/>
      </w:pPr>
    </w:lvl>
    <w:lvl w:ilvl="7" w:tplc="08160019" w:tentative="1">
      <w:start w:val="1"/>
      <w:numFmt w:val="lowerLetter"/>
      <w:lvlText w:val="%8."/>
      <w:lvlJc w:val="left"/>
      <w:pPr>
        <w:ind w:left="5476" w:hanging="360"/>
      </w:pPr>
    </w:lvl>
    <w:lvl w:ilvl="8" w:tplc="0816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7">
    <w:nsid w:val="621467DE"/>
    <w:multiLevelType w:val="hybridMultilevel"/>
    <w:tmpl w:val="E5E4191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917781"/>
    <w:multiLevelType w:val="hybridMultilevel"/>
    <w:tmpl w:val="CD26A02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D24489"/>
    <w:multiLevelType w:val="hybridMultilevel"/>
    <w:tmpl w:val="84BED9A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18"/>
        </w:rPr>
      </w:lvl>
    </w:lvlOverride>
  </w:num>
  <w:num w:numId="2">
    <w:abstractNumId w:val="9"/>
  </w:num>
  <w:num w:numId="3">
    <w:abstractNumId w:val="1"/>
  </w:num>
  <w:num w:numId="4">
    <w:abstractNumId w:val="3"/>
  </w:num>
  <w:num w:numId="5">
    <w:abstractNumId w:val="12"/>
  </w:num>
  <w:num w:numId="6">
    <w:abstractNumId w:val="6"/>
  </w:num>
  <w:num w:numId="7">
    <w:abstractNumId w:val="5"/>
  </w:num>
  <w:num w:numId="8">
    <w:abstractNumId w:val="19"/>
  </w:num>
  <w:num w:numId="9">
    <w:abstractNumId w:val="11"/>
  </w:num>
  <w:num w:numId="10">
    <w:abstractNumId w:val="16"/>
  </w:num>
  <w:num w:numId="11">
    <w:abstractNumId w:val="7"/>
  </w:num>
  <w:num w:numId="12">
    <w:abstractNumId w:val="14"/>
  </w:num>
  <w:num w:numId="13">
    <w:abstractNumId w:val="10"/>
  </w:num>
  <w:num w:numId="14">
    <w:abstractNumId w:val="4"/>
  </w:num>
  <w:num w:numId="15">
    <w:abstractNumId w:val="18"/>
  </w:num>
  <w:num w:numId="16">
    <w:abstractNumId w:val="13"/>
  </w:num>
  <w:num w:numId="17">
    <w:abstractNumId w:val="15"/>
  </w:num>
  <w:num w:numId="18">
    <w:abstractNumId w:val="8"/>
  </w:num>
  <w:num w:numId="19">
    <w:abstractNumId w:val="17"/>
  </w:num>
  <w:num w:numId="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attachedTemplate r:id="rId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7B98"/>
    <w:rsid w:val="00000650"/>
    <w:rsid w:val="00001690"/>
    <w:rsid w:val="00001755"/>
    <w:rsid w:val="00003A8A"/>
    <w:rsid w:val="00003C31"/>
    <w:rsid w:val="00003D52"/>
    <w:rsid w:val="0000622D"/>
    <w:rsid w:val="000063AE"/>
    <w:rsid w:val="00007985"/>
    <w:rsid w:val="00011289"/>
    <w:rsid w:val="00013A03"/>
    <w:rsid w:val="00022CE5"/>
    <w:rsid w:val="00023065"/>
    <w:rsid w:val="000230F9"/>
    <w:rsid w:val="000240A6"/>
    <w:rsid w:val="0002508F"/>
    <w:rsid w:val="00026F08"/>
    <w:rsid w:val="0003117F"/>
    <w:rsid w:val="0003353F"/>
    <w:rsid w:val="00033D93"/>
    <w:rsid w:val="00036396"/>
    <w:rsid w:val="00037772"/>
    <w:rsid w:val="00037B10"/>
    <w:rsid w:val="00041645"/>
    <w:rsid w:val="000425AA"/>
    <w:rsid w:val="000437F2"/>
    <w:rsid w:val="00044A35"/>
    <w:rsid w:val="000450E2"/>
    <w:rsid w:val="00050D8B"/>
    <w:rsid w:val="00051451"/>
    <w:rsid w:val="0005317B"/>
    <w:rsid w:val="00053D56"/>
    <w:rsid w:val="00062123"/>
    <w:rsid w:val="000621FA"/>
    <w:rsid w:val="000626A1"/>
    <w:rsid w:val="00063C96"/>
    <w:rsid w:val="0006483E"/>
    <w:rsid w:val="00065AFC"/>
    <w:rsid w:val="00074934"/>
    <w:rsid w:val="00076FB2"/>
    <w:rsid w:val="000810F1"/>
    <w:rsid w:val="000826B4"/>
    <w:rsid w:val="000829D7"/>
    <w:rsid w:val="00083853"/>
    <w:rsid w:val="0008450E"/>
    <w:rsid w:val="000845FC"/>
    <w:rsid w:val="00084B2B"/>
    <w:rsid w:val="000854AB"/>
    <w:rsid w:val="000866BB"/>
    <w:rsid w:val="000871BD"/>
    <w:rsid w:val="0008750D"/>
    <w:rsid w:val="00090273"/>
    <w:rsid w:val="000902F3"/>
    <w:rsid w:val="000912C2"/>
    <w:rsid w:val="00093192"/>
    <w:rsid w:val="000932B1"/>
    <w:rsid w:val="0009469C"/>
    <w:rsid w:val="00094C3D"/>
    <w:rsid w:val="00094EC7"/>
    <w:rsid w:val="000A01D2"/>
    <w:rsid w:val="000A06BE"/>
    <w:rsid w:val="000A3BDB"/>
    <w:rsid w:val="000A5101"/>
    <w:rsid w:val="000A63A2"/>
    <w:rsid w:val="000B2364"/>
    <w:rsid w:val="000B2B64"/>
    <w:rsid w:val="000B32D8"/>
    <w:rsid w:val="000B426D"/>
    <w:rsid w:val="000B6920"/>
    <w:rsid w:val="000B7906"/>
    <w:rsid w:val="000C2EF8"/>
    <w:rsid w:val="000C338E"/>
    <w:rsid w:val="000C533C"/>
    <w:rsid w:val="000C6AE3"/>
    <w:rsid w:val="000C7C7F"/>
    <w:rsid w:val="000C7D45"/>
    <w:rsid w:val="000C7F7D"/>
    <w:rsid w:val="000D085C"/>
    <w:rsid w:val="000D4FE2"/>
    <w:rsid w:val="000D5D81"/>
    <w:rsid w:val="000D747D"/>
    <w:rsid w:val="000E049D"/>
    <w:rsid w:val="000E0A7E"/>
    <w:rsid w:val="000E547A"/>
    <w:rsid w:val="000E5A9C"/>
    <w:rsid w:val="000F0FF8"/>
    <w:rsid w:val="000F2CE8"/>
    <w:rsid w:val="000F2D1E"/>
    <w:rsid w:val="000F3322"/>
    <w:rsid w:val="000F567F"/>
    <w:rsid w:val="000F6D4E"/>
    <w:rsid w:val="000F72CD"/>
    <w:rsid w:val="000F7A51"/>
    <w:rsid w:val="001000D5"/>
    <w:rsid w:val="0010102C"/>
    <w:rsid w:val="00102943"/>
    <w:rsid w:val="00102FA5"/>
    <w:rsid w:val="00103E0E"/>
    <w:rsid w:val="001045CA"/>
    <w:rsid w:val="001077DA"/>
    <w:rsid w:val="001105C0"/>
    <w:rsid w:val="00111E36"/>
    <w:rsid w:val="001124BC"/>
    <w:rsid w:val="00113ECF"/>
    <w:rsid w:val="0011571B"/>
    <w:rsid w:val="00120136"/>
    <w:rsid w:val="001201E9"/>
    <w:rsid w:val="00121252"/>
    <w:rsid w:val="00124FBC"/>
    <w:rsid w:val="0012513A"/>
    <w:rsid w:val="0012568D"/>
    <w:rsid w:val="00125744"/>
    <w:rsid w:val="00127E90"/>
    <w:rsid w:val="00130936"/>
    <w:rsid w:val="00134BEA"/>
    <w:rsid w:val="001353F1"/>
    <w:rsid w:val="001355DE"/>
    <w:rsid w:val="00135FB7"/>
    <w:rsid w:val="0013762C"/>
    <w:rsid w:val="001404A9"/>
    <w:rsid w:val="00143468"/>
    <w:rsid w:val="001443ED"/>
    <w:rsid w:val="00145A06"/>
    <w:rsid w:val="00145A74"/>
    <w:rsid w:val="00145C8F"/>
    <w:rsid w:val="00146045"/>
    <w:rsid w:val="001505B2"/>
    <w:rsid w:val="00150BE7"/>
    <w:rsid w:val="001542A9"/>
    <w:rsid w:val="00154B6C"/>
    <w:rsid w:val="00154C8B"/>
    <w:rsid w:val="001550F0"/>
    <w:rsid w:val="00155C48"/>
    <w:rsid w:val="001566C4"/>
    <w:rsid w:val="0015756C"/>
    <w:rsid w:val="00162EBC"/>
    <w:rsid w:val="001638A6"/>
    <w:rsid w:val="00167002"/>
    <w:rsid w:val="00170DE9"/>
    <w:rsid w:val="00171133"/>
    <w:rsid w:val="00171DAD"/>
    <w:rsid w:val="001737EA"/>
    <w:rsid w:val="001757B9"/>
    <w:rsid w:val="001776ED"/>
    <w:rsid w:val="001801A6"/>
    <w:rsid w:val="001808F3"/>
    <w:rsid w:val="0018260E"/>
    <w:rsid w:val="00184B8D"/>
    <w:rsid w:val="0018553C"/>
    <w:rsid w:val="00185601"/>
    <w:rsid w:val="00185AF6"/>
    <w:rsid w:val="00187049"/>
    <w:rsid w:val="00190399"/>
    <w:rsid w:val="001908D9"/>
    <w:rsid w:val="00192153"/>
    <w:rsid w:val="0019421B"/>
    <w:rsid w:val="001947B3"/>
    <w:rsid w:val="00197540"/>
    <w:rsid w:val="001A0BB0"/>
    <w:rsid w:val="001A3304"/>
    <w:rsid w:val="001A4D31"/>
    <w:rsid w:val="001A63C7"/>
    <w:rsid w:val="001A74B2"/>
    <w:rsid w:val="001A773A"/>
    <w:rsid w:val="001A7D1C"/>
    <w:rsid w:val="001B1CB2"/>
    <w:rsid w:val="001B30D1"/>
    <w:rsid w:val="001B383D"/>
    <w:rsid w:val="001B4AFF"/>
    <w:rsid w:val="001B4C93"/>
    <w:rsid w:val="001B5859"/>
    <w:rsid w:val="001C45FB"/>
    <w:rsid w:val="001C5AC4"/>
    <w:rsid w:val="001D0A0F"/>
    <w:rsid w:val="001D0BA2"/>
    <w:rsid w:val="001D0D33"/>
    <w:rsid w:val="001D19A4"/>
    <w:rsid w:val="001D2023"/>
    <w:rsid w:val="001D2732"/>
    <w:rsid w:val="001D6A68"/>
    <w:rsid w:val="001E28BD"/>
    <w:rsid w:val="001E500F"/>
    <w:rsid w:val="001E5E50"/>
    <w:rsid w:val="001F1629"/>
    <w:rsid w:val="001F187E"/>
    <w:rsid w:val="001F18F0"/>
    <w:rsid w:val="001F4220"/>
    <w:rsid w:val="001F498A"/>
    <w:rsid w:val="001F4DF9"/>
    <w:rsid w:val="001F5B9C"/>
    <w:rsid w:val="0020153B"/>
    <w:rsid w:val="0020184C"/>
    <w:rsid w:val="00201EA4"/>
    <w:rsid w:val="00201F05"/>
    <w:rsid w:val="00203F9E"/>
    <w:rsid w:val="0020571D"/>
    <w:rsid w:val="0021226C"/>
    <w:rsid w:val="002134C4"/>
    <w:rsid w:val="00214608"/>
    <w:rsid w:val="002176FA"/>
    <w:rsid w:val="0021775B"/>
    <w:rsid w:val="00217D74"/>
    <w:rsid w:val="00220356"/>
    <w:rsid w:val="00221596"/>
    <w:rsid w:val="00222461"/>
    <w:rsid w:val="00222740"/>
    <w:rsid w:val="00223B2E"/>
    <w:rsid w:val="00224589"/>
    <w:rsid w:val="00226991"/>
    <w:rsid w:val="00230F63"/>
    <w:rsid w:val="002318CC"/>
    <w:rsid w:val="002323E3"/>
    <w:rsid w:val="0023240F"/>
    <w:rsid w:val="002331BF"/>
    <w:rsid w:val="00235C8C"/>
    <w:rsid w:val="0023683E"/>
    <w:rsid w:val="00236A38"/>
    <w:rsid w:val="002402DA"/>
    <w:rsid w:val="002405A2"/>
    <w:rsid w:val="00244951"/>
    <w:rsid w:val="00244CF0"/>
    <w:rsid w:val="002522D1"/>
    <w:rsid w:val="00252471"/>
    <w:rsid w:val="002538B9"/>
    <w:rsid w:val="00254821"/>
    <w:rsid w:val="002554C4"/>
    <w:rsid w:val="00255977"/>
    <w:rsid w:val="00257E0E"/>
    <w:rsid w:val="00260CCA"/>
    <w:rsid w:val="00260D6E"/>
    <w:rsid w:val="00264095"/>
    <w:rsid w:val="00270987"/>
    <w:rsid w:val="002709CE"/>
    <w:rsid w:val="00272020"/>
    <w:rsid w:val="00272CD5"/>
    <w:rsid w:val="002730E1"/>
    <w:rsid w:val="002736EA"/>
    <w:rsid w:val="00273ACD"/>
    <w:rsid w:val="00274B81"/>
    <w:rsid w:val="00280707"/>
    <w:rsid w:val="00280D11"/>
    <w:rsid w:val="00281037"/>
    <w:rsid w:val="00281785"/>
    <w:rsid w:val="0028341E"/>
    <w:rsid w:val="00284585"/>
    <w:rsid w:val="00284A5D"/>
    <w:rsid w:val="00285330"/>
    <w:rsid w:val="00286C2B"/>
    <w:rsid w:val="00286E05"/>
    <w:rsid w:val="002879EA"/>
    <w:rsid w:val="00292D20"/>
    <w:rsid w:val="002977AA"/>
    <w:rsid w:val="002A09A4"/>
    <w:rsid w:val="002A378D"/>
    <w:rsid w:val="002A62C3"/>
    <w:rsid w:val="002A6A0E"/>
    <w:rsid w:val="002B2804"/>
    <w:rsid w:val="002B4887"/>
    <w:rsid w:val="002B768E"/>
    <w:rsid w:val="002C02DD"/>
    <w:rsid w:val="002C12DB"/>
    <w:rsid w:val="002C13BC"/>
    <w:rsid w:val="002C25E1"/>
    <w:rsid w:val="002C2E95"/>
    <w:rsid w:val="002C321E"/>
    <w:rsid w:val="002C3424"/>
    <w:rsid w:val="002C450B"/>
    <w:rsid w:val="002D11FA"/>
    <w:rsid w:val="002D1F42"/>
    <w:rsid w:val="002D3DEF"/>
    <w:rsid w:val="002D4427"/>
    <w:rsid w:val="002D59A1"/>
    <w:rsid w:val="002E1BB5"/>
    <w:rsid w:val="002E3CBF"/>
    <w:rsid w:val="002E491C"/>
    <w:rsid w:val="002E6D45"/>
    <w:rsid w:val="002F1D5B"/>
    <w:rsid w:val="002F720C"/>
    <w:rsid w:val="002F7E97"/>
    <w:rsid w:val="00304990"/>
    <w:rsid w:val="00305396"/>
    <w:rsid w:val="003053CE"/>
    <w:rsid w:val="0030557A"/>
    <w:rsid w:val="00307102"/>
    <w:rsid w:val="00307315"/>
    <w:rsid w:val="00311FAB"/>
    <w:rsid w:val="00314539"/>
    <w:rsid w:val="00317757"/>
    <w:rsid w:val="00323006"/>
    <w:rsid w:val="00323474"/>
    <w:rsid w:val="00324BE8"/>
    <w:rsid w:val="0032569D"/>
    <w:rsid w:val="00325B0B"/>
    <w:rsid w:val="00327A12"/>
    <w:rsid w:val="0033146F"/>
    <w:rsid w:val="00331FB0"/>
    <w:rsid w:val="003321B9"/>
    <w:rsid w:val="00333AC9"/>
    <w:rsid w:val="00333FC8"/>
    <w:rsid w:val="00335216"/>
    <w:rsid w:val="003353C7"/>
    <w:rsid w:val="00335D38"/>
    <w:rsid w:val="00340233"/>
    <w:rsid w:val="00340C0D"/>
    <w:rsid w:val="00340D2D"/>
    <w:rsid w:val="0034211B"/>
    <w:rsid w:val="00342F73"/>
    <w:rsid w:val="0034371D"/>
    <w:rsid w:val="00344159"/>
    <w:rsid w:val="00345041"/>
    <w:rsid w:val="00350152"/>
    <w:rsid w:val="003516BC"/>
    <w:rsid w:val="003537F1"/>
    <w:rsid w:val="003542F9"/>
    <w:rsid w:val="003572F6"/>
    <w:rsid w:val="00361CF1"/>
    <w:rsid w:val="00363AAE"/>
    <w:rsid w:val="00363AF3"/>
    <w:rsid w:val="00366D3F"/>
    <w:rsid w:val="00372268"/>
    <w:rsid w:val="00372A9C"/>
    <w:rsid w:val="00373B05"/>
    <w:rsid w:val="00374AC9"/>
    <w:rsid w:val="00375411"/>
    <w:rsid w:val="00376C92"/>
    <w:rsid w:val="00377B8E"/>
    <w:rsid w:val="00381079"/>
    <w:rsid w:val="0038144B"/>
    <w:rsid w:val="003817BD"/>
    <w:rsid w:val="00381AC2"/>
    <w:rsid w:val="00384AE7"/>
    <w:rsid w:val="003855D9"/>
    <w:rsid w:val="00391B26"/>
    <w:rsid w:val="00391DBB"/>
    <w:rsid w:val="00391F80"/>
    <w:rsid w:val="00394057"/>
    <w:rsid w:val="00394085"/>
    <w:rsid w:val="003949E8"/>
    <w:rsid w:val="00395563"/>
    <w:rsid w:val="003959CC"/>
    <w:rsid w:val="00396A6B"/>
    <w:rsid w:val="003A0181"/>
    <w:rsid w:val="003A12D9"/>
    <w:rsid w:val="003A2074"/>
    <w:rsid w:val="003A21AF"/>
    <w:rsid w:val="003A2E26"/>
    <w:rsid w:val="003A2E38"/>
    <w:rsid w:val="003A414A"/>
    <w:rsid w:val="003A7929"/>
    <w:rsid w:val="003A7AEA"/>
    <w:rsid w:val="003A7F0A"/>
    <w:rsid w:val="003B0221"/>
    <w:rsid w:val="003B2247"/>
    <w:rsid w:val="003B42F5"/>
    <w:rsid w:val="003B4AC0"/>
    <w:rsid w:val="003B4CDE"/>
    <w:rsid w:val="003B5B9E"/>
    <w:rsid w:val="003B7A33"/>
    <w:rsid w:val="003C001B"/>
    <w:rsid w:val="003C1EFF"/>
    <w:rsid w:val="003C2CAA"/>
    <w:rsid w:val="003C35EE"/>
    <w:rsid w:val="003C5B7F"/>
    <w:rsid w:val="003C653B"/>
    <w:rsid w:val="003D121D"/>
    <w:rsid w:val="003D1575"/>
    <w:rsid w:val="003D22B1"/>
    <w:rsid w:val="003D36BA"/>
    <w:rsid w:val="003D5D69"/>
    <w:rsid w:val="003D7C62"/>
    <w:rsid w:val="003E0306"/>
    <w:rsid w:val="003E0C56"/>
    <w:rsid w:val="003E1162"/>
    <w:rsid w:val="003E346B"/>
    <w:rsid w:val="003E3ADF"/>
    <w:rsid w:val="003E4E35"/>
    <w:rsid w:val="003E556B"/>
    <w:rsid w:val="003E5AFD"/>
    <w:rsid w:val="003E5D65"/>
    <w:rsid w:val="003E5E33"/>
    <w:rsid w:val="003E6016"/>
    <w:rsid w:val="003E692C"/>
    <w:rsid w:val="003E70F0"/>
    <w:rsid w:val="003E7E6C"/>
    <w:rsid w:val="003E7F93"/>
    <w:rsid w:val="003F16A0"/>
    <w:rsid w:val="003F6695"/>
    <w:rsid w:val="003F7257"/>
    <w:rsid w:val="004033D2"/>
    <w:rsid w:val="00407447"/>
    <w:rsid w:val="00407492"/>
    <w:rsid w:val="0041224D"/>
    <w:rsid w:val="00414273"/>
    <w:rsid w:val="00417418"/>
    <w:rsid w:val="00420E1E"/>
    <w:rsid w:val="00421387"/>
    <w:rsid w:val="00421B97"/>
    <w:rsid w:val="00421CED"/>
    <w:rsid w:val="004243FD"/>
    <w:rsid w:val="004262E7"/>
    <w:rsid w:val="00426583"/>
    <w:rsid w:val="0043166F"/>
    <w:rsid w:val="00431BE6"/>
    <w:rsid w:val="00433822"/>
    <w:rsid w:val="0043417F"/>
    <w:rsid w:val="00440F3F"/>
    <w:rsid w:val="0044135B"/>
    <w:rsid w:val="00442772"/>
    <w:rsid w:val="00443E0A"/>
    <w:rsid w:val="00445F6A"/>
    <w:rsid w:val="00446266"/>
    <w:rsid w:val="00446A0D"/>
    <w:rsid w:val="00446FE7"/>
    <w:rsid w:val="00452FCB"/>
    <w:rsid w:val="00453290"/>
    <w:rsid w:val="00453A23"/>
    <w:rsid w:val="004560CD"/>
    <w:rsid w:val="00457617"/>
    <w:rsid w:val="0046227A"/>
    <w:rsid w:val="004640AA"/>
    <w:rsid w:val="00464EC1"/>
    <w:rsid w:val="004652C8"/>
    <w:rsid w:val="004670A0"/>
    <w:rsid w:val="0047212B"/>
    <w:rsid w:val="00474447"/>
    <w:rsid w:val="00477FB1"/>
    <w:rsid w:val="004836D3"/>
    <w:rsid w:val="004853B9"/>
    <w:rsid w:val="00485D2E"/>
    <w:rsid w:val="00487B98"/>
    <w:rsid w:val="0049005D"/>
    <w:rsid w:val="00491EA4"/>
    <w:rsid w:val="00494436"/>
    <w:rsid w:val="00494EF2"/>
    <w:rsid w:val="004974C0"/>
    <w:rsid w:val="00497D90"/>
    <w:rsid w:val="004A11DC"/>
    <w:rsid w:val="004A246F"/>
    <w:rsid w:val="004A29E0"/>
    <w:rsid w:val="004A7ADD"/>
    <w:rsid w:val="004B0079"/>
    <w:rsid w:val="004B1119"/>
    <w:rsid w:val="004B26BB"/>
    <w:rsid w:val="004B4093"/>
    <w:rsid w:val="004B52EE"/>
    <w:rsid w:val="004B5CF8"/>
    <w:rsid w:val="004B63AE"/>
    <w:rsid w:val="004C1628"/>
    <w:rsid w:val="004C1B7D"/>
    <w:rsid w:val="004C37BD"/>
    <w:rsid w:val="004C4ED7"/>
    <w:rsid w:val="004C57A3"/>
    <w:rsid w:val="004C59D1"/>
    <w:rsid w:val="004C70CA"/>
    <w:rsid w:val="004D165D"/>
    <w:rsid w:val="004D225B"/>
    <w:rsid w:val="004D23E1"/>
    <w:rsid w:val="004D252D"/>
    <w:rsid w:val="004D3434"/>
    <w:rsid w:val="004D566B"/>
    <w:rsid w:val="004E00E1"/>
    <w:rsid w:val="004E3798"/>
    <w:rsid w:val="004E3D9A"/>
    <w:rsid w:val="004E4466"/>
    <w:rsid w:val="004E4D44"/>
    <w:rsid w:val="004E557F"/>
    <w:rsid w:val="004E5A5B"/>
    <w:rsid w:val="004E766E"/>
    <w:rsid w:val="004F06D7"/>
    <w:rsid w:val="004F0F7E"/>
    <w:rsid w:val="004F7986"/>
    <w:rsid w:val="00500ABB"/>
    <w:rsid w:val="005010B4"/>
    <w:rsid w:val="0050424D"/>
    <w:rsid w:val="00505115"/>
    <w:rsid w:val="00506916"/>
    <w:rsid w:val="00512A68"/>
    <w:rsid w:val="0051379F"/>
    <w:rsid w:val="00515826"/>
    <w:rsid w:val="00515D1A"/>
    <w:rsid w:val="0051762D"/>
    <w:rsid w:val="00517EAA"/>
    <w:rsid w:val="0052041C"/>
    <w:rsid w:val="00520951"/>
    <w:rsid w:val="00522606"/>
    <w:rsid w:val="00523BBE"/>
    <w:rsid w:val="00524843"/>
    <w:rsid w:val="00525210"/>
    <w:rsid w:val="00525CAE"/>
    <w:rsid w:val="0052608E"/>
    <w:rsid w:val="005279DD"/>
    <w:rsid w:val="00527E47"/>
    <w:rsid w:val="00530D88"/>
    <w:rsid w:val="00530F93"/>
    <w:rsid w:val="00531E9E"/>
    <w:rsid w:val="00533E5D"/>
    <w:rsid w:val="00534090"/>
    <w:rsid w:val="005350CF"/>
    <w:rsid w:val="00535BC8"/>
    <w:rsid w:val="00536A3E"/>
    <w:rsid w:val="0054029C"/>
    <w:rsid w:val="005407C7"/>
    <w:rsid w:val="00541374"/>
    <w:rsid w:val="00541C20"/>
    <w:rsid w:val="00541CA0"/>
    <w:rsid w:val="00542AAC"/>
    <w:rsid w:val="00542BA5"/>
    <w:rsid w:val="00544389"/>
    <w:rsid w:val="00544927"/>
    <w:rsid w:val="00546258"/>
    <w:rsid w:val="00546327"/>
    <w:rsid w:val="0054655C"/>
    <w:rsid w:val="00550467"/>
    <w:rsid w:val="005524EA"/>
    <w:rsid w:val="00552883"/>
    <w:rsid w:val="00555A56"/>
    <w:rsid w:val="005601B5"/>
    <w:rsid w:val="005616F8"/>
    <w:rsid w:val="0056482D"/>
    <w:rsid w:val="005648FA"/>
    <w:rsid w:val="0056768E"/>
    <w:rsid w:val="0057012B"/>
    <w:rsid w:val="005709E0"/>
    <w:rsid w:val="00572245"/>
    <w:rsid w:val="00573474"/>
    <w:rsid w:val="0057413D"/>
    <w:rsid w:val="0057657D"/>
    <w:rsid w:val="005768FD"/>
    <w:rsid w:val="00580FD9"/>
    <w:rsid w:val="00582422"/>
    <w:rsid w:val="00582DEA"/>
    <w:rsid w:val="005832CF"/>
    <w:rsid w:val="00583520"/>
    <w:rsid w:val="00595730"/>
    <w:rsid w:val="00597AA6"/>
    <w:rsid w:val="005A1196"/>
    <w:rsid w:val="005A2308"/>
    <w:rsid w:val="005A2E3A"/>
    <w:rsid w:val="005A4236"/>
    <w:rsid w:val="005A44B3"/>
    <w:rsid w:val="005A50B1"/>
    <w:rsid w:val="005A656B"/>
    <w:rsid w:val="005A668E"/>
    <w:rsid w:val="005A7479"/>
    <w:rsid w:val="005A7815"/>
    <w:rsid w:val="005B0172"/>
    <w:rsid w:val="005B062F"/>
    <w:rsid w:val="005B120F"/>
    <w:rsid w:val="005B1FB0"/>
    <w:rsid w:val="005B210C"/>
    <w:rsid w:val="005B2429"/>
    <w:rsid w:val="005B2E18"/>
    <w:rsid w:val="005C053B"/>
    <w:rsid w:val="005C0743"/>
    <w:rsid w:val="005C0F9C"/>
    <w:rsid w:val="005C3B4F"/>
    <w:rsid w:val="005C4270"/>
    <w:rsid w:val="005C7DEF"/>
    <w:rsid w:val="005D1B6F"/>
    <w:rsid w:val="005D2194"/>
    <w:rsid w:val="005D25E6"/>
    <w:rsid w:val="005D29D4"/>
    <w:rsid w:val="005D41A4"/>
    <w:rsid w:val="005D54C5"/>
    <w:rsid w:val="005D5C9B"/>
    <w:rsid w:val="005D6B81"/>
    <w:rsid w:val="005D7A12"/>
    <w:rsid w:val="005E0642"/>
    <w:rsid w:val="005E0818"/>
    <w:rsid w:val="005E1D2E"/>
    <w:rsid w:val="005E2DAC"/>
    <w:rsid w:val="005E3541"/>
    <w:rsid w:val="005E4835"/>
    <w:rsid w:val="005E677D"/>
    <w:rsid w:val="005E6854"/>
    <w:rsid w:val="005E77B3"/>
    <w:rsid w:val="005F0F34"/>
    <w:rsid w:val="005F111D"/>
    <w:rsid w:val="005F30F2"/>
    <w:rsid w:val="005F3A85"/>
    <w:rsid w:val="005F5370"/>
    <w:rsid w:val="005F6E51"/>
    <w:rsid w:val="005F75EE"/>
    <w:rsid w:val="005F7B68"/>
    <w:rsid w:val="006004BE"/>
    <w:rsid w:val="0060307A"/>
    <w:rsid w:val="00603354"/>
    <w:rsid w:val="0060502D"/>
    <w:rsid w:val="00605275"/>
    <w:rsid w:val="00607017"/>
    <w:rsid w:val="006072F5"/>
    <w:rsid w:val="006078AA"/>
    <w:rsid w:val="00610B6D"/>
    <w:rsid w:val="006114A4"/>
    <w:rsid w:val="00611FEA"/>
    <w:rsid w:val="006128A0"/>
    <w:rsid w:val="00613F3D"/>
    <w:rsid w:val="006143EE"/>
    <w:rsid w:val="0061466B"/>
    <w:rsid w:val="00614D75"/>
    <w:rsid w:val="0062004F"/>
    <w:rsid w:val="006204C7"/>
    <w:rsid w:val="006206BB"/>
    <w:rsid w:val="00622163"/>
    <w:rsid w:val="00622609"/>
    <w:rsid w:val="006237C5"/>
    <w:rsid w:val="006259D6"/>
    <w:rsid w:val="0062624D"/>
    <w:rsid w:val="0062636C"/>
    <w:rsid w:val="00627BF9"/>
    <w:rsid w:val="00632912"/>
    <w:rsid w:val="006332B0"/>
    <w:rsid w:val="00637081"/>
    <w:rsid w:val="006371C4"/>
    <w:rsid w:val="006402B8"/>
    <w:rsid w:val="00642588"/>
    <w:rsid w:val="00642E38"/>
    <w:rsid w:val="00650371"/>
    <w:rsid w:val="0065244F"/>
    <w:rsid w:val="00653A45"/>
    <w:rsid w:val="006558E9"/>
    <w:rsid w:val="00656274"/>
    <w:rsid w:val="00657955"/>
    <w:rsid w:val="00660172"/>
    <w:rsid w:val="00663362"/>
    <w:rsid w:val="0066346C"/>
    <w:rsid w:val="0066405D"/>
    <w:rsid w:val="006644D5"/>
    <w:rsid w:val="006664CD"/>
    <w:rsid w:val="00670D15"/>
    <w:rsid w:val="00670F12"/>
    <w:rsid w:val="00671369"/>
    <w:rsid w:val="006724D3"/>
    <w:rsid w:val="0067301C"/>
    <w:rsid w:val="00673721"/>
    <w:rsid w:val="0067469D"/>
    <w:rsid w:val="00674F8B"/>
    <w:rsid w:val="00675526"/>
    <w:rsid w:val="0067602B"/>
    <w:rsid w:val="00681E56"/>
    <w:rsid w:val="0068210B"/>
    <w:rsid w:val="00684434"/>
    <w:rsid w:val="00684E20"/>
    <w:rsid w:val="00686536"/>
    <w:rsid w:val="006906A4"/>
    <w:rsid w:val="00690766"/>
    <w:rsid w:val="006910CF"/>
    <w:rsid w:val="006915F9"/>
    <w:rsid w:val="006955C4"/>
    <w:rsid w:val="00696A56"/>
    <w:rsid w:val="00696CF7"/>
    <w:rsid w:val="006974FC"/>
    <w:rsid w:val="00697D97"/>
    <w:rsid w:val="006A257E"/>
    <w:rsid w:val="006A2B4C"/>
    <w:rsid w:val="006A3DE3"/>
    <w:rsid w:val="006A4D82"/>
    <w:rsid w:val="006A4E86"/>
    <w:rsid w:val="006A4FA1"/>
    <w:rsid w:val="006A5358"/>
    <w:rsid w:val="006A732E"/>
    <w:rsid w:val="006A7C7B"/>
    <w:rsid w:val="006B15EC"/>
    <w:rsid w:val="006B2845"/>
    <w:rsid w:val="006B3351"/>
    <w:rsid w:val="006B36C7"/>
    <w:rsid w:val="006B3BA7"/>
    <w:rsid w:val="006B7A81"/>
    <w:rsid w:val="006B7F67"/>
    <w:rsid w:val="006C03B3"/>
    <w:rsid w:val="006C10AA"/>
    <w:rsid w:val="006C10E3"/>
    <w:rsid w:val="006C18FA"/>
    <w:rsid w:val="006C5141"/>
    <w:rsid w:val="006D2102"/>
    <w:rsid w:val="006D601D"/>
    <w:rsid w:val="006D6B32"/>
    <w:rsid w:val="006D787C"/>
    <w:rsid w:val="006E0A73"/>
    <w:rsid w:val="006E0F2B"/>
    <w:rsid w:val="006E1CDD"/>
    <w:rsid w:val="006E319B"/>
    <w:rsid w:val="006E5113"/>
    <w:rsid w:val="006E52D4"/>
    <w:rsid w:val="006E5F87"/>
    <w:rsid w:val="006E712B"/>
    <w:rsid w:val="006F0FAE"/>
    <w:rsid w:val="006F1E90"/>
    <w:rsid w:val="006F205C"/>
    <w:rsid w:val="006F5A75"/>
    <w:rsid w:val="0070000A"/>
    <w:rsid w:val="00701EFA"/>
    <w:rsid w:val="007045DA"/>
    <w:rsid w:val="007120C2"/>
    <w:rsid w:val="0071506A"/>
    <w:rsid w:val="00715922"/>
    <w:rsid w:val="00720569"/>
    <w:rsid w:val="00720667"/>
    <w:rsid w:val="00722E0E"/>
    <w:rsid w:val="00725096"/>
    <w:rsid w:val="00726344"/>
    <w:rsid w:val="00726517"/>
    <w:rsid w:val="00731197"/>
    <w:rsid w:val="00733BCD"/>
    <w:rsid w:val="00737684"/>
    <w:rsid w:val="0074088C"/>
    <w:rsid w:val="00743F87"/>
    <w:rsid w:val="00744146"/>
    <w:rsid w:val="00746BA1"/>
    <w:rsid w:val="007471E4"/>
    <w:rsid w:val="00747CE6"/>
    <w:rsid w:val="0075194E"/>
    <w:rsid w:val="00752B83"/>
    <w:rsid w:val="007539EF"/>
    <w:rsid w:val="00753AA3"/>
    <w:rsid w:val="007541A8"/>
    <w:rsid w:val="00754B97"/>
    <w:rsid w:val="007567BD"/>
    <w:rsid w:val="007609E3"/>
    <w:rsid w:val="00763104"/>
    <w:rsid w:val="00766675"/>
    <w:rsid w:val="00766BDA"/>
    <w:rsid w:val="00771343"/>
    <w:rsid w:val="00771AEF"/>
    <w:rsid w:val="007735F8"/>
    <w:rsid w:val="00775600"/>
    <w:rsid w:val="00777297"/>
    <w:rsid w:val="007778E1"/>
    <w:rsid w:val="00782253"/>
    <w:rsid w:val="00783C4E"/>
    <w:rsid w:val="00783EFA"/>
    <w:rsid w:val="00784C63"/>
    <w:rsid w:val="0079264A"/>
    <w:rsid w:val="007A0062"/>
    <w:rsid w:val="007A05EE"/>
    <w:rsid w:val="007A0AD2"/>
    <w:rsid w:val="007A139D"/>
    <w:rsid w:val="007A3F15"/>
    <w:rsid w:val="007A56D2"/>
    <w:rsid w:val="007A67BB"/>
    <w:rsid w:val="007A706D"/>
    <w:rsid w:val="007B04E6"/>
    <w:rsid w:val="007B0F91"/>
    <w:rsid w:val="007B1909"/>
    <w:rsid w:val="007B1E87"/>
    <w:rsid w:val="007B3084"/>
    <w:rsid w:val="007B3D24"/>
    <w:rsid w:val="007B5096"/>
    <w:rsid w:val="007B54B5"/>
    <w:rsid w:val="007B5CD0"/>
    <w:rsid w:val="007C3200"/>
    <w:rsid w:val="007C47CF"/>
    <w:rsid w:val="007C4861"/>
    <w:rsid w:val="007C5BC5"/>
    <w:rsid w:val="007C673C"/>
    <w:rsid w:val="007C7564"/>
    <w:rsid w:val="007D0797"/>
    <w:rsid w:val="007D0E32"/>
    <w:rsid w:val="007D2BDE"/>
    <w:rsid w:val="007D3C3D"/>
    <w:rsid w:val="007D5CA2"/>
    <w:rsid w:val="007D5E6C"/>
    <w:rsid w:val="007D6640"/>
    <w:rsid w:val="007E009C"/>
    <w:rsid w:val="007E0B09"/>
    <w:rsid w:val="007E32F4"/>
    <w:rsid w:val="007E5D5E"/>
    <w:rsid w:val="007E76FA"/>
    <w:rsid w:val="007E7AB8"/>
    <w:rsid w:val="007F00E6"/>
    <w:rsid w:val="007F12B6"/>
    <w:rsid w:val="007F2073"/>
    <w:rsid w:val="007F2AE9"/>
    <w:rsid w:val="007F3CC6"/>
    <w:rsid w:val="007F572B"/>
    <w:rsid w:val="007F5800"/>
    <w:rsid w:val="007F6CDA"/>
    <w:rsid w:val="007F6E67"/>
    <w:rsid w:val="007F7F25"/>
    <w:rsid w:val="008003A2"/>
    <w:rsid w:val="00800880"/>
    <w:rsid w:val="00801E2C"/>
    <w:rsid w:val="008029F5"/>
    <w:rsid w:val="00802AEE"/>
    <w:rsid w:val="00802C6E"/>
    <w:rsid w:val="00803384"/>
    <w:rsid w:val="00804D50"/>
    <w:rsid w:val="00804F7A"/>
    <w:rsid w:val="00811EDE"/>
    <w:rsid w:val="0081498E"/>
    <w:rsid w:val="00814CA0"/>
    <w:rsid w:val="008168A0"/>
    <w:rsid w:val="00817DC2"/>
    <w:rsid w:val="008204D1"/>
    <w:rsid w:val="00820554"/>
    <w:rsid w:val="00820A59"/>
    <w:rsid w:val="0082131E"/>
    <w:rsid w:val="00822163"/>
    <w:rsid w:val="0082507B"/>
    <w:rsid w:val="00825994"/>
    <w:rsid w:val="00826705"/>
    <w:rsid w:val="00827D9E"/>
    <w:rsid w:val="008324CA"/>
    <w:rsid w:val="00834D8C"/>
    <w:rsid w:val="00835BF7"/>
    <w:rsid w:val="008369F9"/>
    <w:rsid w:val="00836F9F"/>
    <w:rsid w:val="00837A09"/>
    <w:rsid w:val="00837CA3"/>
    <w:rsid w:val="0084410E"/>
    <w:rsid w:val="00847001"/>
    <w:rsid w:val="008476DE"/>
    <w:rsid w:val="008504EB"/>
    <w:rsid w:val="00851DA6"/>
    <w:rsid w:val="008528FC"/>
    <w:rsid w:val="00852A71"/>
    <w:rsid w:val="00852E99"/>
    <w:rsid w:val="0085386D"/>
    <w:rsid w:val="00855C70"/>
    <w:rsid w:val="008561FA"/>
    <w:rsid w:val="00856330"/>
    <w:rsid w:val="00857831"/>
    <w:rsid w:val="0086168A"/>
    <w:rsid w:val="00861910"/>
    <w:rsid w:val="008628D0"/>
    <w:rsid w:val="008630DF"/>
    <w:rsid w:val="00863A72"/>
    <w:rsid w:val="00864053"/>
    <w:rsid w:val="00864C64"/>
    <w:rsid w:val="00865DC8"/>
    <w:rsid w:val="00865F28"/>
    <w:rsid w:val="008670B1"/>
    <w:rsid w:val="0086759E"/>
    <w:rsid w:val="00871462"/>
    <w:rsid w:val="008742B2"/>
    <w:rsid w:val="00875C1B"/>
    <w:rsid w:val="00875EDC"/>
    <w:rsid w:val="008761D9"/>
    <w:rsid w:val="00876832"/>
    <w:rsid w:val="00881569"/>
    <w:rsid w:val="0088348B"/>
    <w:rsid w:val="008841B3"/>
    <w:rsid w:val="0088553B"/>
    <w:rsid w:val="00891918"/>
    <w:rsid w:val="00893787"/>
    <w:rsid w:val="00894153"/>
    <w:rsid w:val="00897AAD"/>
    <w:rsid w:val="008A0104"/>
    <w:rsid w:val="008A09A6"/>
    <w:rsid w:val="008A116E"/>
    <w:rsid w:val="008A21DF"/>
    <w:rsid w:val="008A2A46"/>
    <w:rsid w:val="008A5B9E"/>
    <w:rsid w:val="008A5E61"/>
    <w:rsid w:val="008B15B8"/>
    <w:rsid w:val="008B1ADB"/>
    <w:rsid w:val="008B6A8A"/>
    <w:rsid w:val="008B73AD"/>
    <w:rsid w:val="008B797B"/>
    <w:rsid w:val="008B7A99"/>
    <w:rsid w:val="008C05D0"/>
    <w:rsid w:val="008C3DD5"/>
    <w:rsid w:val="008C66EB"/>
    <w:rsid w:val="008D3720"/>
    <w:rsid w:val="008D756B"/>
    <w:rsid w:val="008D7F1E"/>
    <w:rsid w:val="008E1CE9"/>
    <w:rsid w:val="008E220D"/>
    <w:rsid w:val="008E222F"/>
    <w:rsid w:val="008E351E"/>
    <w:rsid w:val="008E3954"/>
    <w:rsid w:val="008E4539"/>
    <w:rsid w:val="008E6EFE"/>
    <w:rsid w:val="008E76AE"/>
    <w:rsid w:val="008E7836"/>
    <w:rsid w:val="008F15E6"/>
    <w:rsid w:val="008F2EFE"/>
    <w:rsid w:val="008F4C05"/>
    <w:rsid w:val="008F7A08"/>
    <w:rsid w:val="00900BE3"/>
    <w:rsid w:val="009023BD"/>
    <w:rsid w:val="009035A5"/>
    <w:rsid w:val="00903884"/>
    <w:rsid w:val="00904750"/>
    <w:rsid w:val="00906895"/>
    <w:rsid w:val="009074D2"/>
    <w:rsid w:val="00907CEF"/>
    <w:rsid w:val="00914D57"/>
    <w:rsid w:val="00916DCD"/>
    <w:rsid w:val="009178D4"/>
    <w:rsid w:val="00920B5E"/>
    <w:rsid w:val="00920BCB"/>
    <w:rsid w:val="00920CFA"/>
    <w:rsid w:val="0092111F"/>
    <w:rsid w:val="0092164E"/>
    <w:rsid w:val="00921A58"/>
    <w:rsid w:val="00923387"/>
    <w:rsid w:val="00923522"/>
    <w:rsid w:val="00924581"/>
    <w:rsid w:val="0092480E"/>
    <w:rsid w:val="009255C1"/>
    <w:rsid w:val="00925903"/>
    <w:rsid w:val="009267E7"/>
    <w:rsid w:val="00926B7C"/>
    <w:rsid w:val="009272C3"/>
    <w:rsid w:val="00930492"/>
    <w:rsid w:val="00931CA3"/>
    <w:rsid w:val="00932719"/>
    <w:rsid w:val="00933C47"/>
    <w:rsid w:val="00934962"/>
    <w:rsid w:val="0093672E"/>
    <w:rsid w:val="009368D4"/>
    <w:rsid w:val="00936A35"/>
    <w:rsid w:val="00937CF5"/>
    <w:rsid w:val="00943319"/>
    <w:rsid w:val="009433BC"/>
    <w:rsid w:val="00943CC8"/>
    <w:rsid w:val="0094671C"/>
    <w:rsid w:val="00951874"/>
    <w:rsid w:val="00953E96"/>
    <w:rsid w:val="00955B32"/>
    <w:rsid w:val="00955E6D"/>
    <w:rsid w:val="0095799D"/>
    <w:rsid w:val="00961A5B"/>
    <w:rsid w:val="00962544"/>
    <w:rsid w:val="00964D50"/>
    <w:rsid w:val="00967080"/>
    <w:rsid w:val="00967F3E"/>
    <w:rsid w:val="009703F1"/>
    <w:rsid w:val="009704A3"/>
    <w:rsid w:val="009721D9"/>
    <w:rsid w:val="00974611"/>
    <w:rsid w:val="0097490B"/>
    <w:rsid w:val="00976479"/>
    <w:rsid w:val="00980024"/>
    <w:rsid w:val="00980AD3"/>
    <w:rsid w:val="00981F30"/>
    <w:rsid w:val="00983466"/>
    <w:rsid w:val="00984D10"/>
    <w:rsid w:val="00985B89"/>
    <w:rsid w:val="00995595"/>
    <w:rsid w:val="0099564B"/>
    <w:rsid w:val="009964EA"/>
    <w:rsid w:val="009A1A46"/>
    <w:rsid w:val="009A2976"/>
    <w:rsid w:val="009A3030"/>
    <w:rsid w:val="009A4258"/>
    <w:rsid w:val="009A4BA0"/>
    <w:rsid w:val="009A5DCF"/>
    <w:rsid w:val="009B021E"/>
    <w:rsid w:val="009B2698"/>
    <w:rsid w:val="009B2FF2"/>
    <w:rsid w:val="009B6EED"/>
    <w:rsid w:val="009B7019"/>
    <w:rsid w:val="009C126C"/>
    <w:rsid w:val="009C3295"/>
    <w:rsid w:val="009C3C7B"/>
    <w:rsid w:val="009C50C6"/>
    <w:rsid w:val="009C5315"/>
    <w:rsid w:val="009C72A0"/>
    <w:rsid w:val="009D0598"/>
    <w:rsid w:val="009D1BAF"/>
    <w:rsid w:val="009D2856"/>
    <w:rsid w:val="009D4324"/>
    <w:rsid w:val="009D4476"/>
    <w:rsid w:val="009D46FD"/>
    <w:rsid w:val="009E0B12"/>
    <w:rsid w:val="009E23DF"/>
    <w:rsid w:val="009E2E7C"/>
    <w:rsid w:val="009E4431"/>
    <w:rsid w:val="009E44B6"/>
    <w:rsid w:val="009E4910"/>
    <w:rsid w:val="009E57CC"/>
    <w:rsid w:val="009F0C8B"/>
    <w:rsid w:val="009F1D30"/>
    <w:rsid w:val="009F2C5F"/>
    <w:rsid w:val="009F2E1D"/>
    <w:rsid w:val="009F30A7"/>
    <w:rsid w:val="009F58D1"/>
    <w:rsid w:val="00A01691"/>
    <w:rsid w:val="00A01DE1"/>
    <w:rsid w:val="00A04B54"/>
    <w:rsid w:val="00A05D07"/>
    <w:rsid w:val="00A063CE"/>
    <w:rsid w:val="00A1114E"/>
    <w:rsid w:val="00A1171A"/>
    <w:rsid w:val="00A14607"/>
    <w:rsid w:val="00A154EB"/>
    <w:rsid w:val="00A166C6"/>
    <w:rsid w:val="00A22EAD"/>
    <w:rsid w:val="00A241DB"/>
    <w:rsid w:val="00A258F1"/>
    <w:rsid w:val="00A2699B"/>
    <w:rsid w:val="00A2710B"/>
    <w:rsid w:val="00A27B24"/>
    <w:rsid w:val="00A32069"/>
    <w:rsid w:val="00A33736"/>
    <w:rsid w:val="00A3516E"/>
    <w:rsid w:val="00A36200"/>
    <w:rsid w:val="00A373BC"/>
    <w:rsid w:val="00A40F59"/>
    <w:rsid w:val="00A4111E"/>
    <w:rsid w:val="00A431D0"/>
    <w:rsid w:val="00A45A5D"/>
    <w:rsid w:val="00A45B22"/>
    <w:rsid w:val="00A45B43"/>
    <w:rsid w:val="00A4649D"/>
    <w:rsid w:val="00A50CAD"/>
    <w:rsid w:val="00A511BE"/>
    <w:rsid w:val="00A52611"/>
    <w:rsid w:val="00A54148"/>
    <w:rsid w:val="00A54D3D"/>
    <w:rsid w:val="00A5540E"/>
    <w:rsid w:val="00A57837"/>
    <w:rsid w:val="00A57A1F"/>
    <w:rsid w:val="00A57F44"/>
    <w:rsid w:val="00A610A6"/>
    <w:rsid w:val="00A62EFD"/>
    <w:rsid w:val="00A661AD"/>
    <w:rsid w:val="00A67A41"/>
    <w:rsid w:val="00A67ADC"/>
    <w:rsid w:val="00A74048"/>
    <w:rsid w:val="00A7739C"/>
    <w:rsid w:val="00A77AD8"/>
    <w:rsid w:val="00A80648"/>
    <w:rsid w:val="00A822E8"/>
    <w:rsid w:val="00A82CC1"/>
    <w:rsid w:val="00A83F9B"/>
    <w:rsid w:val="00A842E6"/>
    <w:rsid w:val="00A8457C"/>
    <w:rsid w:val="00A84FF9"/>
    <w:rsid w:val="00A877E4"/>
    <w:rsid w:val="00A87D4E"/>
    <w:rsid w:val="00A87F21"/>
    <w:rsid w:val="00A90047"/>
    <w:rsid w:val="00A90829"/>
    <w:rsid w:val="00A91903"/>
    <w:rsid w:val="00A96FAD"/>
    <w:rsid w:val="00A97521"/>
    <w:rsid w:val="00AA0441"/>
    <w:rsid w:val="00AA0C57"/>
    <w:rsid w:val="00AA14B5"/>
    <w:rsid w:val="00AA14D7"/>
    <w:rsid w:val="00AA36BD"/>
    <w:rsid w:val="00AA6959"/>
    <w:rsid w:val="00AA7FDE"/>
    <w:rsid w:val="00AB13BE"/>
    <w:rsid w:val="00AB1E59"/>
    <w:rsid w:val="00AB4B1F"/>
    <w:rsid w:val="00AB5AE2"/>
    <w:rsid w:val="00AC2A7D"/>
    <w:rsid w:val="00AC5B24"/>
    <w:rsid w:val="00AC6225"/>
    <w:rsid w:val="00AC767B"/>
    <w:rsid w:val="00AC7C81"/>
    <w:rsid w:val="00AD1158"/>
    <w:rsid w:val="00AD1381"/>
    <w:rsid w:val="00AD22EC"/>
    <w:rsid w:val="00AD51E2"/>
    <w:rsid w:val="00AD7FCF"/>
    <w:rsid w:val="00AE237C"/>
    <w:rsid w:val="00AE5199"/>
    <w:rsid w:val="00AE65CE"/>
    <w:rsid w:val="00AE6FB4"/>
    <w:rsid w:val="00AF0559"/>
    <w:rsid w:val="00AF3427"/>
    <w:rsid w:val="00AF408F"/>
    <w:rsid w:val="00AF4ACB"/>
    <w:rsid w:val="00AF509D"/>
    <w:rsid w:val="00AF58CD"/>
    <w:rsid w:val="00B00895"/>
    <w:rsid w:val="00B02BC3"/>
    <w:rsid w:val="00B03C86"/>
    <w:rsid w:val="00B03CDE"/>
    <w:rsid w:val="00B06C5B"/>
    <w:rsid w:val="00B129DD"/>
    <w:rsid w:val="00B142A6"/>
    <w:rsid w:val="00B143AD"/>
    <w:rsid w:val="00B15D57"/>
    <w:rsid w:val="00B1603D"/>
    <w:rsid w:val="00B16563"/>
    <w:rsid w:val="00B200AA"/>
    <w:rsid w:val="00B21164"/>
    <w:rsid w:val="00B21906"/>
    <w:rsid w:val="00B22BA6"/>
    <w:rsid w:val="00B24A6A"/>
    <w:rsid w:val="00B257FE"/>
    <w:rsid w:val="00B2651C"/>
    <w:rsid w:val="00B26727"/>
    <w:rsid w:val="00B26C9E"/>
    <w:rsid w:val="00B304F1"/>
    <w:rsid w:val="00B32142"/>
    <w:rsid w:val="00B3536A"/>
    <w:rsid w:val="00B35FD9"/>
    <w:rsid w:val="00B414FC"/>
    <w:rsid w:val="00B424A1"/>
    <w:rsid w:val="00B44738"/>
    <w:rsid w:val="00B457DE"/>
    <w:rsid w:val="00B503C8"/>
    <w:rsid w:val="00B54F3D"/>
    <w:rsid w:val="00B5674B"/>
    <w:rsid w:val="00B61207"/>
    <w:rsid w:val="00B62D11"/>
    <w:rsid w:val="00B64149"/>
    <w:rsid w:val="00B6481B"/>
    <w:rsid w:val="00B6536D"/>
    <w:rsid w:val="00B7054A"/>
    <w:rsid w:val="00B70A78"/>
    <w:rsid w:val="00B716D7"/>
    <w:rsid w:val="00B7274A"/>
    <w:rsid w:val="00B75965"/>
    <w:rsid w:val="00B76DAC"/>
    <w:rsid w:val="00B77F8D"/>
    <w:rsid w:val="00B81161"/>
    <w:rsid w:val="00B81549"/>
    <w:rsid w:val="00B84B0A"/>
    <w:rsid w:val="00B84F42"/>
    <w:rsid w:val="00B8542A"/>
    <w:rsid w:val="00B86267"/>
    <w:rsid w:val="00B93E5F"/>
    <w:rsid w:val="00BA0575"/>
    <w:rsid w:val="00BA4A1E"/>
    <w:rsid w:val="00BA4BA0"/>
    <w:rsid w:val="00BA5139"/>
    <w:rsid w:val="00BA6246"/>
    <w:rsid w:val="00BA70EB"/>
    <w:rsid w:val="00BB0CAD"/>
    <w:rsid w:val="00BB0FBF"/>
    <w:rsid w:val="00BB3A65"/>
    <w:rsid w:val="00BB45A3"/>
    <w:rsid w:val="00BB501E"/>
    <w:rsid w:val="00BB6530"/>
    <w:rsid w:val="00BC040E"/>
    <w:rsid w:val="00BC2C94"/>
    <w:rsid w:val="00BC4B9D"/>
    <w:rsid w:val="00BC688C"/>
    <w:rsid w:val="00BC7685"/>
    <w:rsid w:val="00BC7821"/>
    <w:rsid w:val="00BD0D48"/>
    <w:rsid w:val="00BD1558"/>
    <w:rsid w:val="00BD2C78"/>
    <w:rsid w:val="00BD52BA"/>
    <w:rsid w:val="00BD5A0A"/>
    <w:rsid w:val="00BD5E6D"/>
    <w:rsid w:val="00BD6219"/>
    <w:rsid w:val="00BE0896"/>
    <w:rsid w:val="00BE08FB"/>
    <w:rsid w:val="00BE09CB"/>
    <w:rsid w:val="00BE1F89"/>
    <w:rsid w:val="00BE26BD"/>
    <w:rsid w:val="00BE3B6F"/>
    <w:rsid w:val="00BE3E7B"/>
    <w:rsid w:val="00BE5866"/>
    <w:rsid w:val="00BF02FC"/>
    <w:rsid w:val="00BF1C6E"/>
    <w:rsid w:val="00BF239D"/>
    <w:rsid w:val="00BF2AC8"/>
    <w:rsid w:val="00BF3C47"/>
    <w:rsid w:val="00BF3CB7"/>
    <w:rsid w:val="00BF419C"/>
    <w:rsid w:val="00BF5726"/>
    <w:rsid w:val="00BF6821"/>
    <w:rsid w:val="00BF7961"/>
    <w:rsid w:val="00C00947"/>
    <w:rsid w:val="00C0142D"/>
    <w:rsid w:val="00C02DAF"/>
    <w:rsid w:val="00C0786E"/>
    <w:rsid w:val="00C10F14"/>
    <w:rsid w:val="00C120CA"/>
    <w:rsid w:val="00C155DA"/>
    <w:rsid w:val="00C15A87"/>
    <w:rsid w:val="00C204B6"/>
    <w:rsid w:val="00C221A1"/>
    <w:rsid w:val="00C24BE0"/>
    <w:rsid w:val="00C25E4F"/>
    <w:rsid w:val="00C272EE"/>
    <w:rsid w:val="00C31EEF"/>
    <w:rsid w:val="00C3213E"/>
    <w:rsid w:val="00C3292F"/>
    <w:rsid w:val="00C33982"/>
    <w:rsid w:val="00C33C76"/>
    <w:rsid w:val="00C36999"/>
    <w:rsid w:val="00C40567"/>
    <w:rsid w:val="00C41F6B"/>
    <w:rsid w:val="00C42072"/>
    <w:rsid w:val="00C4387E"/>
    <w:rsid w:val="00C45871"/>
    <w:rsid w:val="00C45A8E"/>
    <w:rsid w:val="00C53B69"/>
    <w:rsid w:val="00C54227"/>
    <w:rsid w:val="00C5488B"/>
    <w:rsid w:val="00C5605D"/>
    <w:rsid w:val="00C57AB1"/>
    <w:rsid w:val="00C6035C"/>
    <w:rsid w:val="00C61E02"/>
    <w:rsid w:val="00C64194"/>
    <w:rsid w:val="00C661A8"/>
    <w:rsid w:val="00C71971"/>
    <w:rsid w:val="00C720C0"/>
    <w:rsid w:val="00C7329F"/>
    <w:rsid w:val="00C7565A"/>
    <w:rsid w:val="00C7591B"/>
    <w:rsid w:val="00C76352"/>
    <w:rsid w:val="00C76E4F"/>
    <w:rsid w:val="00C77374"/>
    <w:rsid w:val="00C77440"/>
    <w:rsid w:val="00C800A7"/>
    <w:rsid w:val="00C81879"/>
    <w:rsid w:val="00C82975"/>
    <w:rsid w:val="00C8350C"/>
    <w:rsid w:val="00C83A97"/>
    <w:rsid w:val="00C84E8E"/>
    <w:rsid w:val="00C87C44"/>
    <w:rsid w:val="00C9037A"/>
    <w:rsid w:val="00C9133E"/>
    <w:rsid w:val="00C9193B"/>
    <w:rsid w:val="00C92B90"/>
    <w:rsid w:val="00C93BE8"/>
    <w:rsid w:val="00C94C1C"/>
    <w:rsid w:val="00C94C63"/>
    <w:rsid w:val="00C95381"/>
    <w:rsid w:val="00C954EC"/>
    <w:rsid w:val="00C95837"/>
    <w:rsid w:val="00C96B2F"/>
    <w:rsid w:val="00C96CAD"/>
    <w:rsid w:val="00CA1820"/>
    <w:rsid w:val="00CA361C"/>
    <w:rsid w:val="00CA3928"/>
    <w:rsid w:val="00CA403C"/>
    <w:rsid w:val="00CA7D52"/>
    <w:rsid w:val="00CA7D75"/>
    <w:rsid w:val="00CB150A"/>
    <w:rsid w:val="00CB50D9"/>
    <w:rsid w:val="00CB71A6"/>
    <w:rsid w:val="00CC0099"/>
    <w:rsid w:val="00CC04A5"/>
    <w:rsid w:val="00CC0A8C"/>
    <w:rsid w:val="00CC33B2"/>
    <w:rsid w:val="00CC4457"/>
    <w:rsid w:val="00CC5CDC"/>
    <w:rsid w:val="00CC6CE0"/>
    <w:rsid w:val="00CC7287"/>
    <w:rsid w:val="00CD1DBF"/>
    <w:rsid w:val="00CD238B"/>
    <w:rsid w:val="00CD2C10"/>
    <w:rsid w:val="00CD41A3"/>
    <w:rsid w:val="00CD71E7"/>
    <w:rsid w:val="00CD7254"/>
    <w:rsid w:val="00CE0B64"/>
    <w:rsid w:val="00CE1036"/>
    <w:rsid w:val="00CE4526"/>
    <w:rsid w:val="00CE4587"/>
    <w:rsid w:val="00CE613E"/>
    <w:rsid w:val="00CE7F90"/>
    <w:rsid w:val="00CF3C95"/>
    <w:rsid w:val="00CF3D0F"/>
    <w:rsid w:val="00CF54E2"/>
    <w:rsid w:val="00D00524"/>
    <w:rsid w:val="00D01E1D"/>
    <w:rsid w:val="00D025B5"/>
    <w:rsid w:val="00D05BBE"/>
    <w:rsid w:val="00D07E3C"/>
    <w:rsid w:val="00D10182"/>
    <w:rsid w:val="00D13B06"/>
    <w:rsid w:val="00D16CA5"/>
    <w:rsid w:val="00D1778E"/>
    <w:rsid w:val="00D20410"/>
    <w:rsid w:val="00D2234B"/>
    <w:rsid w:val="00D23DD0"/>
    <w:rsid w:val="00D23EFE"/>
    <w:rsid w:val="00D24928"/>
    <w:rsid w:val="00D24B82"/>
    <w:rsid w:val="00D270C8"/>
    <w:rsid w:val="00D302A7"/>
    <w:rsid w:val="00D310BE"/>
    <w:rsid w:val="00D31D3C"/>
    <w:rsid w:val="00D32C8C"/>
    <w:rsid w:val="00D3726E"/>
    <w:rsid w:val="00D37D5A"/>
    <w:rsid w:val="00D4204D"/>
    <w:rsid w:val="00D4299D"/>
    <w:rsid w:val="00D43A31"/>
    <w:rsid w:val="00D44F38"/>
    <w:rsid w:val="00D4530E"/>
    <w:rsid w:val="00D45EB0"/>
    <w:rsid w:val="00D46065"/>
    <w:rsid w:val="00D46B7B"/>
    <w:rsid w:val="00D46DEF"/>
    <w:rsid w:val="00D475BF"/>
    <w:rsid w:val="00D513BA"/>
    <w:rsid w:val="00D516C6"/>
    <w:rsid w:val="00D517AD"/>
    <w:rsid w:val="00D524DA"/>
    <w:rsid w:val="00D539C0"/>
    <w:rsid w:val="00D53F0E"/>
    <w:rsid w:val="00D57C17"/>
    <w:rsid w:val="00D61A63"/>
    <w:rsid w:val="00D61AC0"/>
    <w:rsid w:val="00D62E14"/>
    <w:rsid w:val="00D63216"/>
    <w:rsid w:val="00D63DC7"/>
    <w:rsid w:val="00D66F7E"/>
    <w:rsid w:val="00D71473"/>
    <w:rsid w:val="00D719C4"/>
    <w:rsid w:val="00D73F58"/>
    <w:rsid w:val="00D749ED"/>
    <w:rsid w:val="00D76D40"/>
    <w:rsid w:val="00D81C1C"/>
    <w:rsid w:val="00D84358"/>
    <w:rsid w:val="00D85C40"/>
    <w:rsid w:val="00D90749"/>
    <w:rsid w:val="00D918F2"/>
    <w:rsid w:val="00D94FDB"/>
    <w:rsid w:val="00D958DB"/>
    <w:rsid w:val="00D96148"/>
    <w:rsid w:val="00D96FFD"/>
    <w:rsid w:val="00DA0830"/>
    <w:rsid w:val="00DA0E54"/>
    <w:rsid w:val="00DA15AE"/>
    <w:rsid w:val="00DA266A"/>
    <w:rsid w:val="00DA3DBD"/>
    <w:rsid w:val="00DA3F14"/>
    <w:rsid w:val="00DA40EE"/>
    <w:rsid w:val="00DA416F"/>
    <w:rsid w:val="00DA6AC3"/>
    <w:rsid w:val="00DB4A1D"/>
    <w:rsid w:val="00DB4AB0"/>
    <w:rsid w:val="00DB533C"/>
    <w:rsid w:val="00DC1625"/>
    <w:rsid w:val="00DC460F"/>
    <w:rsid w:val="00DC758B"/>
    <w:rsid w:val="00DD1932"/>
    <w:rsid w:val="00DD3623"/>
    <w:rsid w:val="00DD4A99"/>
    <w:rsid w:val="00DE2626"/>
    <w:rsid w:val="00DE4FA4"/>
    <w:rsid w:val="00DE7181"/>
    <w:rsid w:val="00DF03E1"/>
    <w:rsid w:val="00DF15D8"/>
    <w:rsid w:val="00DF3B51"/>
    <w:rsid w:val="00DF3FDF"/>
    <w:rsid w:val="00DF6AEA"/>
    <w:rsid w:val="00DF6DE7"/>
    <w:rsid w:val="00E049D5"/>
    <w:rsid w:val="00E10F1F"/>
    <w:rsid w:val="00E1158B"/>
    <w:rsid w:val="00E11C52"/>
    <w:rsid w:val="00E12B70"/>
    <w:rsid w:val="00E14143"/>
    <w:rsid w:val="00E15DE1"/>
    <w:rsid w:val="00E163E1"/>
    <w:rsid w:val="00E16991"/>
    <w:rsid w:val="00E21BDA"/>
    <w:rsid w:val="00E2238B"/>
    <w:rsid w:val="00E226EB"/>
    <w:rsid w:val="00E22DB7"/>
    <w:rsid w:val="00E238A0"/>
    <w:rsid w:val="00E23F39"/>
    <w:rsid w:val="00E25D72"/>
    <w:rsid w:val="00E2653C"/>
    <w:rsid w:val="00E279BF"/>
    <w:rsid w:val="00E3064B"/>
    <w:rsid w:val="00E3221C"/>
    <w:rsid w:val="00E3288C"/>
    <w:rsid w:val="00E32AD1"/>
    <w:rsid w:val="00E330F8"/>
    <w:rsid w:val="00E33B94"/>
    <w:rsid w:val="00E35AE7"/>
    <w:rsid w:val="00E36949"/>
    <w:rsid w:val="00E36A32"/>
    <w:rsid w:val="00E36C4D"/>
    <w:rsid w:val="00E410ED"/>
    <w:rsid w:val="00E4148B"/>
    <w:rsid w:val="00E419F9"/>
    <w:rsid w:val="00E42D36"/>
    <w:rsid w:val="00E43511"/>
    <w:rsid w:val="00E442AA"/>
    <w:rsid w:val="00E4525D"/>
    <w:rsid w:val="00E45676"/>
    <w:rsid w:val="00E472C8"/>
    <w:rsid w:val="00E47929"/>
    <w:rsid w:val="00E51F17"/>
    <w:rsid w:val="00E54FCF"/>
    <w:rsid w:val="00E55F65"/>
    <w:rsid w:val="00E611E6"/>
    <w:rsid w:val="00E61556"/>
    <w:rsid w:val="00E61AF6"/>
    <w:rsid w:val="00E621B2"/>
    <w:rsid w:val="00E66C3E"/>
    <w:rsid w:val="00E70E32"/>
    <w:rsid w:val="00E7538F"/>
    <w:rsid w:val="00E80A74"/>
    <w:rsid w:val="00E836DB"/>
    <w:rsid w:val="00E85563"/>
    <w:rsid w:val="00E85EA5"/>
    <w:rsid w:val="00E87BF1"/>
    <w:rsid w:val="00E91447"/>
    <w:rsid w:val="00E97DBA"/>
    <w:rsid w:val="00EA0767"/>
    <w:rsid w:val="00EA0B5E"/>
    <w:rsid w:val="00EA0CDC"/>
    <w:rsid w:val="00EA2FB5"/>
    <w:rsid w:val="00EA4014"/>
    <w:rsid w:val="00EA5AA7"/>
    <w:rsid w:val="00EA64B9"/>
    <w:rsid w:val="00EA7F64"/>
    <w:rsid w:val="00EB306C"/>
    <w:rsid w:val="00EB52DC"/>
    <w:rsid w:val="00EC0162"/>
    <w:rsid w:val="00EC0426"/>
    <w:rsid w:val="00EC29F6"/>
    <w:rsid w:val="00EC5019"/>
    <w:rsid w:val="00EC5D37"/>
    <w:rsid w:val="00EC5F0F"/>
    <w:rsid w:val="00EC67E8"/>
    <w:rsid w:val="00ED0C31"/>
    <w:rsid w:val="00ED540C"/>
    <w:rsid w:val="00ED5AAB"/>
    <w:rsid w:val="00ED7777"/>
    <w:rsid w:val="00EE21AF"/>
    <w:rsid w:val="00EE21D0"/>
    <w:rsid w:val="00EE4C4F"/>
    <w:rsid w:val="00EE5076"/>
    <w:rsid w:val="00EE6E2E"/>
    <w:rsid w:val="00EF04BE"/>
    <w:rsid w:val="00EF3DEF"/>
    <w:rsid w:val="00EF40DF"/>
    <w:rsid w:val="00EF4FAD"/>
    <w:rsid w:val="00EF599F"/>
    <w:rsid w:val="00F006E4"/>
    <w:rsid w:val="00F00736"/>
    <w:rsid w:val="00F00DBF"/>
    <w:rsid w:val="00F01D45"/>
    <w:rsid w:val="00F01E6D"/>
    <w:rsid w:val="00F05E43"/>
    <w:rsid w:val="00F11C8B"/>
    <w:rsid w:val="00F14FD4"/>
    <w:rsid w:val="00F15CEC"/>
    <w:rsid w:val="00F20547"/>
    <w:rsid w:val="00F2062F"/>
    <w:rsid w:val="00F20C5A"/>
    <w:rsid w:val="00F2100C"/>
    <w:rsid w:val="00F215A7"/>
    <w:rsid w:val="00F2182D"/>
    <w:rsid w:val="00F229F8"/>
    <w:rsid w:val="00F23F6C"/>
    <w:rsid w:val="00F23FF8"/>
    <w:rsid w:val="00F30DB9"/>
    <w:rsid w:val="00F32804"/>
    <w:rsid w:val="00F33C68"/>
    <w:rsid w:val="00F34C79"/>
    <w:rsid w:val="00F34DFB"/>
    <w:rsid w:val="00F363ED"/>
    <w:rsid w:val="00F3640A"/>
    <w:rsid w:val="00F37750"/>
    <w:rsid w:val="00F37E72"/>
    <w:rsid w:val="00F40792"/>
    <w:rsid w:val="00F42697"/>
    <w:rsid w:val="00F449DC"/>
    <w:rsid w:val="00F51EC2"/>
    <w:rsid w:val="00F52630"/>
    <w:rsid w:val="00F528A4"/>
    <w:rsid w:val="00F5584D"/>
    <w:rsid w:val="00F56531"/>
    <w:rsid w:val="00F57269"/>
    <w:rsid w:val="00F57D1D"/>
    <w:rsid w:val="00F613D6"/>
    <w:rsid w:val="00F62946"/>
    <w:rsid w:val="00F640C2"/>
    <w:rsid w:val="00F663DE"/>
    <w:rsid w:val="00F67037"/>
    <w:rsid w:val="00F701C6"/>
    <w:rsid w:val="00F71723"/>
    <w:rsid w:val="00F718CA"/>
    <w:rsid w:val="00F725D1"/>
    <w:rsid w:val="00F7522C"/>
    <w:rsid w:val="00F75390"/>
    <w:rsid w:val="00F76305"/>
    <w:rsid w:val="00F76459"/>
    <w:rsid w:val="00F76533"/>
    <w:rsid w:val="00F777B9"/>
    <w:rsid w:val="00F77DA2"/>
    <w:rsid w:val="00F82505"/>
    <w:rsid w:val="00F836A9"/>
    <w:rsid w:val="00F83C6C"/>
    <w:rsid w:val="00F84E93"/>
    <w:rsid w:val="00F87B8E"/>
    <w:rsid w:val="00F91E7D"/>
    <w:rsid w:val="00F94268"/>
    <w:rsid w:val="00F96FCA"/>
    <w:rsid w:val="00F970DD"/>
    <w:rsid w:val="00F9783A"/>
    <w:rsid w:val="00F97F68"/>
    <w:rsid w:val="00FA4636"/>
    <w:rsid w:val="00FA5336"/>
    <w:rsid w:val="00FA6A03"/>
    <w:rsid w:val="00FA7899"/>
    <w:rsid w:val="00FB0860"/>
    <w:rsid w:val="00FB0AFC"/>
    <w:rsid w:val="00FB10E9"/>
    <w:rsid w:val="00FB4CA0"/>
    <w:rsid w:val="00FB4F45"/>
    <w:rsid w:val="00FB527E"/>
    <w:rsid w:val="00FB5D7F"/>
    <w:rsid w:val="00FB6668"/>
    <w:rsid w:val="00FB7FE7"/>
    <w:rsid w:val="00FC1E48"/>
    <w:rsid w:val="00FC3FD8"/>
    <w:rsid w:val="00FC6773"/>
    <w:rsid w:val="00FD08B5"/>
    <w:rsid w:val="00FD4B99"/>
    <w:rsid w:val="00FD6083"/>
    <w:rsid w:val="00FD63B2"/>
    <w:rsid w:val="00FE07AF"/>
    <w:rsid w:val="00FE2851"/>
    <w:rsid w:val="00FE7202"/>
    <w:rsid w:val="00FE7AA3"/>
    <w:rsid w:val="00FF01FB"/>
    <w:rsid w:val="00FF058C"/>
    <w:rsid w:val="00FF339D"/>
    <w:rsid w:val="00FF5BF2"/>
    <w:rsid w:val="00FF7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6FB4"/>
    <w:pPr>
      <w:spacing w:after="200" w:line="276" w:lineRule="auto"/>
      <w:jc w:val="both"/>
    </w:pPr>
    <w:rPr>
      <w:rFonts w:ascii="Trebuchet MS" w:hAnsi="Trebuchet MS"/>
      <w:lang w:eastAsia="en-US"/>
    </w:rPr>
  </w:style>
  <w:style w:type="paragraph" w:styleId="Cabealho1">
    <w:name w:val="heading 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Cabealho3">
    <w:name w:val="heading 3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Cabealho4">
    <w:name w:val="heading 4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cter"/>
    <w:uiPriority w:val="99"/>
    <w:semiHidden/>
    <w:unhideWhenUsed/>
    <w:rsid w:val="00F20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25B0B"/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B77F8D"/>
    <w:pPr>
      <w:tabs>
        <w:tab w:val="right" w:leader="dot" w:pos="9016"/>
      </w:tabs>
      <w:spacing w:after="100"/>
    </w:pPr>
    <w:rPr>
      <w:rFonts w:eastAsia="MS Mincho"/>
      <w:b/>
      <w:noProof/>
      <w:sz w:val="28"/>
      <w:szCs w:val="28"/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</w:p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c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-formatadoCarcter">
    <w:name w:val="HTML pré-formatado Carác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222461"/>
    <w:pPr>
      <w:spacing w:after="100"/>
      <w:ind w:left="440"/>
    </w:pPr>
  </w:style>
  <w:style w:type="table" w:styleId="Tabelacomgrelha">
    <w:name w:val="Table Grid"/>
    <w:basedOn w:val="Tabelanormal"/>
    <w:uiPriority w:val="59"/>
    <w:rsid w:val="005D5C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</w:p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</w:p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</w:p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</w:p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</w:p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</w:p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</w:p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</w:pPr>
    <w:rPr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</w:pPr>
  </w:style>
  <w:style w:type="paragraph" w:customStyle="1" w:styleId="TtuloPrincipal">
    <w:name w:val="Título Principal"/>
    <w:basedOn w:val="Normal"/>
    <w:link w:val="TtuloPrincipalCarcter"/>
    <w:qFormat/>
    <w:rsid w:val="000B6920"/>
    <w:rPr>
      <w:b/>
      <w:sz w:val="32"/>
    </w:rPr>
  </w:style>
  <w:style w:type="paragraph" w:customStyle="1" w:styleId="Sub-ttulo">
    <w:name w:val="Sub-título"/>
    <w:basedOn w:val="Normal"/>
    <w:link w:val="Sub-ttuloCarcter"/>
    <w:qFormat/>
    <w:rsid w:val="00BF7961"/>
    <w:rPr>
      <w:b/>
      <w:i/>
      <w:sz w:val="28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cter"/>
    <w:qFormat/>
    <w:rsid w:val="00BF7961"/>
    <w:pPr>
      <w:spacing w:after="60" w:line="240" w:lineRule="auto"/>
      <w:outlineLvl w:val="1"/>
    </w:pPr>
    <w:rPr>
      <w:rFonts w:cs="Arial"/>
      <w:b/>
      <w:lang w:eastAsia="pt-PT"/>
    </w:rPr>
  </w:style>
  <w:style w:type="character" w:customStyle="1" w:styleId="SubttuloCarcter">
    <w:name w:val="Subtítulo Carác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cter"/>
    <w:qFormat/>
    <w:rsid w:val="00BF7961"/>
    <w:pPr>
      <w:spacing w:before="240" w:after="60" w:line="240" w:lineRule="auto"/>
      <w:outlineLvl w:val="0"/>
    </w:pPr>
    <w:rPr>
      <w:b/>
      <w:bCs/>
      <w:kern w:val="28"/>
      <w:sz w:val="32"/>
      <w:lang w:eastAsia="pt-PT"/>
    </w:rPr>
  </w:style>
  <w:style w:type="character" w:customStyle="1" w:styleId="TtuloCarcter">
    <w:name w:val="Título Carác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cter"/>
    <w:uiPriority w:val="99"/>
    <w:semiHidden/>
    <w:unhideWhenUsed/>
    <w:rsid w:val="003F16A0"/>
    <w:pPr>
      <w:spacing w:after="0" w:line="240" w:lineRule="auto"/>
    </w:pPr>
  </w:style>
  <w:style w:type="character" w:customStyle="1" w:styleId="TextodenotaderodapCarcter">
    <w:name w:val="Texto de nota de rodapé Carác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6FB4"/>
    <w:pPr>
      <w:spacing w:after="200" w:line="276" w:lineRule="auto"/>
      <w:jc w:val="both"/>
    </w:pPr>
    <w:rPr>
      <w:rFonts w:ascii="Trebuchet MS" w:hAnsi="Trebuchet MS"/>
      <w:lang w:eastAsia="en-US"/>
    </w:rPr>
  </w:style>
  <w:style w:type="paragraph" w:styleId="Cabealho1">
    <w:name w:val="heading 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Cabealho3">
    <w:name w:val="heading 3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Cabealho4">
    <w:name w:val="heading 4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cter"/>
    <w:uiPriority w:val="99"/>
    <w:semiHidden/>
    <w:unhideWhenUsed/>
    <w:rsid w:val="00F20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25B0B"/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B77F8D"/>
    <w:pPr>
      <w:tabs>
        <w:tab w:val="right" w:leader="dot" w:pos="9016"/>
      </w:tabs>
      <w:spacing w:after="100"/>
    </w:pPr>
    <w:rPr>
      <w:rFonts w:eastAsia="MS Mincho"/>
      <w:b/>
      <w:noProof/>
      <w:sz w:val="28"/>
      <w:szCs w:val="28"/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</w:p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c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-formatadoCarcter">
    <w:name w:val="HTML pré-formatado Carác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222461"/>
    <w:pPr>
      <w:spacing w:after="100"/>
      <w:ind w:left="440"/>
    </w:pPr>
  </w:style>
  <w:style w:type="table" w:styleId="Tabelacomgrelha">
    <w:name w:val="Table Grid"/>
    <w:basedOn w:val="Tabelanormal"/>
    <w:uiPriority w:val="59"/>
    <w:rsid w:val="005D5C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</w:p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</w:p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</w:p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</w:p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</w:p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</w:p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</w:p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</w:pPr>
    <w:rPr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</w:pPr>
  </w:style>
  <w:style w:type="paragraph" w:customStyle="1" w:styleId="TtuloPrincipal">
    <w:name w:val="Título Principal"/>
    <w:basedOn w:val="Normal"/>
    <w:link w:val="TtuloPrincipalCarcter"/>
    <w:qFormat/>
    <w:rsid w:val="000B6920"/>
    <w:rPr>
      <w:b/>
      <w:sz w:val="32"/>
    </w:rPr>
  </w:style>
  <w:style w:type="paragraph" w:customStyle="1" w:styleId="Sub-ttulo">
    <w:name w:val="Sub-título"/>
    <w:basedOn w:val="Normal"/>
    <w:link w:val="Sub-ttuloCarcter"/>
    <w:qFormat/>
    <w:rsid w:val="00BF7961"/>
    <w:rPr>
      <w:b/>
      <w:i/>
      <w:sz w:val="28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cter"/>
    <w:qFormat/>
    <w:rsid w:val="00BF7961"/>
    <w:pPr>
      <w:spacing w:after="60" w:line="240" w:lineRule="auto"/>
      <w:outlineLvl w:val="1"/>
    </w:pPr>
    <w:rPr>
      <w:rFonts w:cs="Arial"/>
      <w:b/>
      <w:lang w:eastAsia="pt-PT"/>
    </w:rPr>
  </w:style>
  <w:style w:type="character" w:customStyle="1" w:styleId="SubttuloCarcter">
    <w:name w:val="Subtítulo Carác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cter"/>
    <w:qFormat/>
    <w:rsid w:val="00BF7961"/>
    <w:pPr>
      <w:spacing w:before="240" w:after="60" w:line="240" w:lineRule="auto"/>
      <w:outlineLvl w:val="0"/>
    </w:pPr>
    <w:rPr>
      <w:b/>
      <w:bCs/>
      <w:kern w:val="28"/>
      <w:sz w:val="32"/>
      <w:lang w:eastAsia="pt-PT"/>
    </w:rPr>
  </w:style>
  <w:style w:type="character" w:customStyle="1" w:styleId="TtuloCarcter">
    <w:name w:val="Título Carác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cter"/>
    <w:uiPriority w:val="99"/>
    <w:semiHidden/>
    <w:unhideWhenUsed/>
    <w:rsid w:val="003F16A0"/>
    <w:pPr>
      <w:spacing w:after="0" w:line="240" w:lineRule="auto"/>
    </w:pPr>
  </w:style>
  <w:style w:type="character" w:customStyle="1" w:styleId="TextodenotaderodapCarcter">
    <w:name w:val="Texto de nota de rodapé Carác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1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9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2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4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eg"/><Relationship Id="rId1" Type="http://schemas.openxmlformats.org/officeDocument/2006/relationships/image" Target="media/image1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WORK\Documentos\PDA\BackOffice\ModuloComputacaoMovel_Plugin_MobileManager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B4D56F25-DD9E-40B3-AA27-6812278A94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ModuloComputacaoMovel_Plugin_MobileManager.dot</Template>
  <TotalTime>1188</TotalTime>
  <Pages>5</Pages>
  <Words>436</Words>
  <Characters>2360</Characters>
  <Application>Microsoft Office Word</Application>
  <DocSecurity>0</DocSecurity>
  <Lines>19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Dossiers</vt:lpstr>
      <vt:lpstr>Dossiers</vt:lpstr>
    </vt:vector>
  </TitlesOfParts>
  <Company>HP</Company>
  <LinksUpToDate>false</LinksUpToDate>
  <CharactersWithSpaces>2791</CharactersWithSpaces>
  <SharedDoc>false</SharedDoc>
  <HLinks>
    <vt:vector size="30" baseType="variant">
      <vt:variant>
        <vt:i4>1114170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_Toc328402122</vt:lpwstr>
      </vt:variant>
      <vt:variant>
        <vt:i4>1114170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_Toc328402121</vt:lpwstr>
      </vt:variant>
      <vt:variant>
        <vt:i4>1114170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_Toc328402120</vt:lpwstr>
      </vt:variant>
      <vt:variant>
        <vt:i4>1179706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_Toc328402119</vt:lpwstr>
      </vt:variant>
      <vt:variant>
        <vt:i4>1179706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_Toc328402118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Dossiers</dc:title>
  <dc:subject>Iniciação</dc:subject>
  <dc:creator>Celde Fernandes</dc:creator>
  <cp:lastModifiedBy>Celde Fernandes</cp:lastModifiedBy>
  <cp:revision>52</cp:revision>
  <cp:lastPrinted>2013-08-14T17:32:00Z</cp:lastPrinted>
  <dcterms:created xsi:type="dcterms:W3CDTF">2013-08-14T10:12:00Z</dcterms:created>
  <dcterms:modified xsi:type="dcterms:W3CDTF">2014-04-24T14:17:00Z</dcterms:modified>
</cp:coreProperties>
</file>