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0C5A" w:rsidRPr="00314539" w:rsidRDefault="00F30DB9" w:rsidP="00F20C5A">
      <w:pPr>
        <w:rPr>
          <w:rFonts w:ascii="Verdana" w:hAnsi="Verdana"/>
        </w:rPr>
      </w:pPr>
      <w:r>
        <w:rPr>
          <w:rFonts w:ascii="Verdana" w:hAnsi="Verdana"/>
        </w:rPr>
        <w:t>39</w:t>
      </w:r>
      <w:r w:rsidR="00900BE3">
        <w:rPr>
          <w:rFonts w:ascii="Verdana" w:hAnsi="Verdana"/>
          <w:noProof/>
          <w:lang w:eastAsia="pt-PT"/>
        </w:rPr>
        <w:drawing>
          <wp:inline distT="0" distB="0" distL="0" distR="0">
            <wp:extent cx="5610225" cy="139065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56" t="36951" r="12138" b="37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C5A" w:rsidRPr="00314539" w:rsidRDefault="00F20C5A" w:rsidP="00F20C5A">
      <w:pPr>
        <w:jc w:val="center"/>
        <w:rPr>
          <w:rFonts w:ascii="Verdana" w:hAnsi="Verdana"/>
        </w:rPr>
      </w:pPr>
    </w:p>
    <w:p w:rsidR="00F20C5A" w:rsidRPr="00314539" w:rsidRDefault="00F20C5A" w:rsidP="00F20C5A">
      <w:pPr>
        <w:rPr>
          <w:rFonts w:ascii="Verdana" w:hAnsi="Verdana"/>
        </w:rPr>
      </w:pPr>
    </w:p>
    <w:p w:rsidR="00F20C5A" w:rsidRPr="00314539" w:rsidRDefault="00F20C5A" w:rsidP="00F20C5A">
      <w:pPr>
        <w:rPr>
          <w:rFonts w:ascii="Verdana" w:hAnsi="Verdana"/>
        </w:rPr>
      </w:pPr>
    </w:p>
    <w:p w:rsidR="00527E47" w:rsidRPr="004D252D" w:rsidRDefault="00527E47" w:rsidP="00F20C5A">
      <w:pPr>
        <w:jc w:val="right"/>
        <w:rPr>
          <w:sz w:val="24"/>
          <w:szCs w:val="24"/>
        </w:rPr>
      </w:pP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4D252D" w:rsidRDefault="004D252D" w:rsidP="00F20C5A">
      <w:pPr>
        <w:jc w:val="right"/>
        <w:rPr>
          <w:sz w:val="24"/>
          <w:szCs w:val="24"/>
        </w:rPr>
      </w:pPr>
    </w:p>
    <w:p w:rsidR="004D252D" w:rsidRDefault="004D252D" w:rsidP="00F20C5A">
      <w:pPr>
        <w:jc w:val="right"/>
        <w:rPr>
          <w:sz w:val="24"/>
          <w:szCs w:val="24"/>
        </w:rPr>
      </w:pPr>
    </w:p>
    <w:p w:rsidR="004D252D" w:rsidRDefault="004D252D" w:rsidP="00F20C5A">
      <w:pPr>
        <w:jc w:val="right"/>
        <w:rPr>
          <w:b/>
          <w:sz w:val="24"/>
          <w:szCs w:val="24"/>
        </w:rPr>
      </w:pPr>
    </w:p>
    <w:p w:rsidR="004D252D" w:rsidRDefault="004D252D" w:rsidP="00F20C5A">
      <w:pPr>
        <w:jc w:val="right"/>
        <w:rPr>
          <w:b/>
          <w:sz w:val="24"/>
          <w:szCs w:val="24"/>
        </w:rPr>
      </w:pPr>
    </w:p>
    <w:p w:rsidR="004D252D" w:rsidRPr="00AF4ACB" w:rsidRDefault="004D252D" w:rsidP="00F20C5A">
      <w:pPr>
        <w:jc w:val="right"/>
        <w:rPr>
          <w:b/>
          <w:sz w:val="32"/>
          <w:szCs w:val="32"/>
        </w:rPr>
      </w:pPr>
    </w:p>
    <w:p w:rsidR="00527E47" w:rsidRPr="00AF4ACB" w:rsidRDefault="008841B3" w:rsidP="00F20C5A">
      <w:pPr>
        <w:jc w:val="right"/>
        <w:rPr>
          <w:b/>
          <w:sz w:val="32"/>
          <w:szCs w:val="32"/>
        </w:rPr>
      </w:pPr>
      <w:r>
        <w:rPr>
          <w:b/>
          <w:sz w:val="32"/>
          <w:szCs w:val="32"/>
        </w:rPr>
        <w:t>ARTSOFT Mobile</w:t>
      </w:r>
    </w:p>
    <w:p w:rsidR="00527E47" w:rsidRPr="00314539" w:rsidRDefault="00B503C8" w:rsidP="00F20C5A">
      <w:pPr>
        <w:jc w:val="right"/>
        <w:rPr>
          <w:rFonts w:ascii="Verdana" w:hAnsi="Verdana"/>
          <w:sz w:val="24"/>
          <w:szCs w:val="24"/>
        </w:rPr>
      </w:pPr>
      <w:bookmarkStart w:id="0" w:name="_GoBack"/>
      <w:bookmarkEnd w:id="0"/>
      <w:proofErr w:type="spellStart"/>
      <w:r>
        <w:rPr>
          <w:rFonts w:ascii="Verdana" w:hAnsi="Verdana"/>
          <w:sz w:val="24"/>
          <w:szCs w:val="24"/>
        </w:rPr>
        <w:t>APvenda</w:t>
      </w:r>
      <w:proofErr w:type="spellEnd"/>
      <w:r>
        <w:rPr>
          <w:rFonts w:ascii="Verdana" w:hAnsi="Verdana"/>
          <w:sz w:val="24"/>
          <w:szCs w:val="24"/>
        </w:rPr>
        <w:t xml:space="preserve"> 11.10.001</w:t>
      </w: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>
      <w:pPr>
        <w:rPr>
          <w:szCs w:val="24"/>
        </w:rPr>
      </w:pPr>
      <w:r>
        <w:rPr>
          <w:szCs w:val="24"/>
        </w:rPr>
        <w:br w:type="page"/>
      </w:r>
    </w:p>
    <w:p w:rsidR="00F20C5A" w:rsidRPr="00314539" w:rsidRDefault="00F20C5A" w:rsidP="00F20C5A">
      <w:pPr>
        <w:jc w:val="center"/>
        <w:rPr>
          <w:rFonts w:ascii="Verdana" w:hAnsi="Verdana"/>
        </w:rPr>
      </w:pPr>
    </w:p>
    <w:p w:rsidR="009E4431" w:rsidRPr="007E535F" w:rsidRDefault="009E4431" w:rsidP="009E4431">
      <w:pPr>
        <w:pStyle w:val="SemEspaamento"/>
        <w:rPr>
          <w:rFonts w:ascii="Trebuchet MS" w:hAnsi="Trebuchet MS"/>
          <w:b/>
          <w:sz w:val="28"/>
        </w:rPr>
      </w:pPr>
      <w:r w:rsidRPr="007E535F">
        <w:rPr>
          <w:rFonts w:ascii="Trebuchet MS" w:hAnsi="Trebuchet MS"/>
          <w:b/>
          <w:sz w:val="28"/>
        </w:rPr>
        <w:t>INDÍCE</w:t>
      </w:r>
    </w:p>
    <w:p w:rsidR="00BD5E6D" w:rsidRDefault="009E4431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r w:rsidRPr="007E535F">
        <w:fldChar w:fldCharType="begin"/>
      </w:r>
      <w:r w:rsidRPr="007E535F">
        <w:instrText xml:space="preserve"> TOC \o "1-3" \h \z \u </w:instrText>
      </w:r>
      <w:r w:rsidRPr="007E535F">
        <w:fldChar w:fldCharType="separate"/>
      </w:r>
      <w:hyperlink w:anchor="_Toc365883259" w:history="1">
        <w:r w:rsidR="00BD5E6D" w:rsidRPr="00392843">
          <w:rPr>
            <w:rStyle w:val="Hiperligao"/>
          </w:rPr>
          <w:t>Configuração</w:t>
        </w:r>
        <w:r w:rsidR="00BD5E6D">
          <w:rPr>
            <w:webHidden/>
          </w:rPr>
          <w:tab/>
        </w:r>
        <w:r w:rsidR="00BD5E6D">
          <w:rPr>
            <w:webHidden/>
          </w:rPr>
          <w:fldChar w:fldCharType="begin"/>
        </w:r>
        <w:r w:rsidR="00BD5E6D">
          <w:rPr>
            <w:webHidden/>
          </w:rPr>
          <w:instrText xml:space="preserve"> PAGEREF _Toc365883259 \h </w:instrText>
        </w:r>
        <w:r w:rsidR="00BD5E6D">
          <w:rPr>
            <w:webHidden/>
          </w:rPr>
        </w:r>
        <w:r w:rsidR="00BD5E6D">
          <w:rPr>
            <w:webHidden/>
          </w:rPr>
          <w:fldChar w:fldCharType="separate"/>
        </w:r>
        <w:r w:rsidR="00BD5E6D">
          <w:rPr>
            <w:webHidden/>
          </w:rPr>
          <w:t>3</w:t>
        </w:r>
        <w:r w:rsidR="00BD5E6D">
          <w:rPr>
            <w:webHidden/>
          </w:rPr>
          <w:fldChar w:fldCharType="end"/>
        </w:r>
      </w:hyperlink>
    </w:p>
    <w:p w:rsidR="00BD5E6D" w:rsidRDefault="00BD5E6D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365883261" w:history="1">
        <w:r w:rsidRPr="00392843">
          <w:rPr>
            <w:rStyle w:val="Hiperligao"/>
          </w:rPr>
          <w:t>Login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_Toc365883261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BD5E6D" w:rsidRDefault="00F30DB9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365883262" w:history="1">
        <w:r w:rsidR="00BD5E6D" w:rsidRPr="00392843">
          <w:rPr>
            <w:rStyle w:val="Hiperligao"/>
          </w:rPr>
          <w:t>Entrada de Stock</w:t>
        </w:r>
        <w:r w:rsidR="00BD5E6D">
          <w:rPr>
            <w:webHidden/>
          </w:rPr>
          <w:tab/>
        </w:r>
        <w:r w:rsidR="00BD5E6D">
          <w:rPr>
            <w:webHidden/>
          </w:rPr>
          <w:fldChar w:fldCharType="begin"/>
        </w:r>
        <w:r w:rsidR="00BD5E6D">
          <w:rPr>
            <w:webHidden/>
          </w:rPr>
          <w:instrText xml:space="preserve"> PAGEREF _Toc365883262 \h </w:instrText>
        </w:r>
        <w:r w:rsidR="00BD5E6D">
          <w:rPr>
            <w:webHidden/>
          </w:rPr>
        </w:r>
        <w:r w:rsidR="00BD5E6D">
          <w:rPr>
            <w:webHidden/>
          </w:rPr>
          <w:fldChar w:fldCharType="separate"/>
        </w:r>
        <w:r w:rsidR="00BD5E6D">
          <w:rPr>
            <w:webHidden/>
          </w:rPr>
          <w:t>3</w:t>
        </w:r>
        <w:r w:rsidR="00BD5E6D">
          <w:rPr>
            <w:webHidden/>
          </w:rPr>
          <w:fldChar w:fldCharType="end"/>
        </w:r>
      </w:hyperlink>
    </w:p>
    <w:p w:rsidR="00BD5E6D" w:rsidRDefault="00F30DB9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365883263" w:history="1">
        <w:r w:rsidR="00BD5E6D" w:rsidRPr="00392843">
          <w:rPr>
            <w:rStyle w:val="Hiperligao"/>
          </w:rPr>
          <w:t>Código AT</w:t>
        </w:r>
        <w:r w:rsidR="00BD5E6D">
          <w:rPr>
            <w:webHidden/>
          </w:rPr>
          <w:tab/>
        </w:r>
        <w:r w:rsidR="00BD5E6D">
          <w:rPr>
            <w:webHidden/>
          </w:rPr>
          <w:fldChar w:fldCharType="begin"/>
        </w:r>
        <w:r w:rsidR="00BD5E6D">
          <w:rPr>
            <w:webHidden/>
          </w:rPr>
          <w:instrText xml:space="preserve"> PAGEREF _Toc365883263 \h </w:instrText>
        </w:r>
        <w:r w:rsidR="00BD5E6D">
          <w:rPr>
            <w:webHidden/>
          </w:rPr>
        </w:r>
        <w:r w:rsidR="00BD5E6D">
          <w:rPr>
            <w:webHidden/>
          </w:rPr>
          <w:fldChar w:fldCharType="separate"/>
        </w:r>
        <w:r w:rsidR="00BD5E6D">
          <w:rPr>
            <w:webHidden/>
          </w:rPr>
          <w:t>4</w:t>
        </w:r>
        <w:r w:rsidR="00BD5E6D">
          <w:rPr>
            <w:webHidden/>
          </w:rPr>
          <w:fldChar w:fldCharType="end"/>
        </w:r>
      </w:hyperlink>
    </w:p>
    <w:p w:rsidR="00BD5E6D" w:rsidRDefault="00F30DB9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365883264" w:history="1">
        <w:r w:rsidR="00BD5E6D" w:rsidRPr="00392843">
          <w:rPr>
            <w:rStyle w:val="Hiperligao"/>
          </w:rPr>
          <w:t>Sincronização</w:t>
        </w:r>
        <w:r w:rsidR="00BD5E6D">
          <w:rPr>
            <w:webHidden/>
          </w:rPr>
          <w:tab/>
        </w:r>
        <w:r w:rsidR="00BD5E6D">
          <w:rPr>
            <w:webHidden/>
          </w:rPr>
          <w:fldChar w:fldCharType="begin"/>
        </w:r>
        <w:r w:rsidR="00BD5E6D">
          <w:rPr>
            <w:webHidden/>
          </w:rPr>
          <w:instrText xml:space="preserve"> PAGEREF _Toc365883264 \h </w:instrText>
        </w:r>
        <w:r w:rsidR="00BD5E6D">
          <w:rPr>
            <w:webHidden/>
          </w:rPr>
        </w:r>
        <w:r w:rsidR="00BD5E6D">
          <w:rPr>
            <w:webHidden/>
          </w:rPr>
          <w:fldChar w:fldCharType="separate"/>
        </w:r>
        <w:r w:rsidR="00BD5E6D">
          <w:rPr>
            <w:webHidden/>
          </w:rPr>
          <w:t>4</w:t>
        </w:r>
        <w:r w:rsidR="00BD5E6D">
          <w:rPr>
            <w:webHidden/>
          </w:rPr>
          <w:fldChar w:fldCharType="end"/>
        </w:r>
      </w:hyperlink>
    </w:p>
    <w:p w:rsidR="009E4431" w:rsidRDefault="009E4431" w:rsidP="0088348B">
      <w:r w:rsidRPr="007E535F">
        <w:rPr>
          <w:b/>
          <w:bCs/>
        </w:rPr>
        <w:fldChar w:fldCharType="end"/>
      </w:r>
      <w:r>
        <w:br w:type="page"/>
      </w:r>
    </w:p>
    <w:p w:rsidR="00726344" w:rsidRPr="00CC0099" w:rsidRDefault="00726344" w:rsidP="00726344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1" w:name="_Toc365883259"/>
      <w:r>
        <w:rPr>
          <w:rFonts w:eastAsia="MS Mincho"/>
          <w:i w:val="0"/>
          <w:noProof/>
          <w:szCs w:val="28"/>
          <w:u w:val="none"/>
          <w:lang w:eastAsia="pt-PT"/>
        </w:rPr>
        <w:lastRenderedPageBreak/>
        <w:t>Configuração</w:t>
      </w:r>
      <w:bookmarkEnd w:id="1"/>
    </w:p>
    <w:p w:rsidR="00726344" w:rsidRDefault="00726344" w:rsidP="00726344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O utilizador deve configurar o número da licença do </w:t>
      </w:r>
      <w:r>
        <w:rPr>
          <w:rFonts w:eastAsia="MS Mincho"/>
          <w:i/>
          <w:noProof/>
          <w:lang w:eastAsia="pt-PT"/>
        </w:rPr>
        <w:t>ARTSOFT</w:t>
      </w:r>
      <w:r>
        <w:rPr>
          <w:rFonts w:eastAsia="MS Mincho"/>
          <w:noProof/>
          <w:lang w:eastAsia="pt-PT"/>
        </w:rPr>
        <w:t xml:space="preserve"> para efetuar sincronizaç</w:t>
      </w:r>
      <w:r w:rsidR="003E6016">
        <w:rPr>
          <w:rFonts w:eastAsia="MS Mincho"/>
          <w:noProof/>
          <w:lang w:eastAsia="pt-PT"/>
        </w:rPr>
        <w:t xml:space="preserve">ões. </w:t>
      </w:r>
      <w:r w:rsidR="003E6016" w:rsidRPr="003E6016">
        <w:rPr>
          <w:rFonts w:eastAsia="MS Mincho"/>
          <w:b/>
          <w:noProof/>
          <w:lang w:eastAsia="pt-PT"/>
        </w:rPr>
        <w:fldChar w:fldCharType="begin"/>
      </w:r>
      <w:r w:rsidR="003E6016" w:rsidRPr="003E6016">
        <w:rPr>
          <w:rFonts w:eastAsia="MS Mincho"/>
          <w:b/>
          <w:noProof/>
          <w:lang w:eastAsia="pt-PT"/>
        </w:rPr>
        <w:instrText xml:space="preserve"> REF _Ref365881021 \h </w:instrText>
      </w:r>
      <w:r w:rsidR="003E6016">
        <w:rPr>
          <w:rFonts w:eastAsia="MS Mincho"/>
          <w:b/>
          <w:noProof/>
          <w:lang w:eastAsia="pt-PT"/>
        </w:rPr>
        <w:instrText xml:space="preserve"> \* MERGEFORMAT </w:instrText>
      </w:r>
      <w:r w:rsidR="003E6016" w:rsidRPr="003E6016">
        <w:rPr>
          <w:rFonts w:eastAsia="MS Mincho"/>
          <w:b/>
          <w:noProof/>
          <w:lang w:eastAsia="pt-PT"/>
        </w:rPr>
      </w:r>
      <w:r w:rsidR="003E6016" w:rsidRPr="003E6016">
        <w:rPr>
          <w:rFonts w:eastAsia="MS Mincho"/>
          <w:b/>
          <w:noProof/>
          <w:lang w:eastAsia="pt-PT"/>
        </w:rPr>
        <w:fldChar w:fldCharType="separate"/>
      </w:r>
      <w:r w:rsidR="003E6016" w:rsidRPr="003E6016">
        <w:rPr>
          <w:b/>
        </w:rPr>
        <w:t xml:space="preserve">Figura </w:t>
      </w:r>
      <w:r w:rsidR="003E6016" w:rsidRPr="003E6016">
        <w:rPr>
          <w:b/>
          <w:noProof/>
        </w:rPr>
        <w:t>1</w:t>
      </w:r>
      <w:r w:rsidR="003E6016" w:rsidRPr="003E6016">
        <w:rPr>
          <w:rFonts w:eastAsia="MS Mincho"/>
          <w:b/>
          <w:noProof/>
          <w:lang w:eastAsia="pt-PT"/>
        </w:rPr>
        <w:fldChar w:fldCharType="end"/>
      </w:r>
      <w:r w:rsidR="003E6016">
        <w:rPr>
          <w:rFonts w:eastAsia="MS Mincho"/>
          <w:noProof/>
          <w:lang w:eastAsia="pt-PT"/>
        </w:rPr>
        <w:t xml:space="preserve"> para base de dados existentes e </w:t>
      </w:r>
      <w:r w:rsidR="003E6016" w:rsidRPr="003E6016">
        <w:rPr>
          <w:rFonts w:eastAsia="MS Mincho"/>
          <w:b/>
          <w:noProof/>
          <w:lang w:eastAsia="pt-PT"/>
        </w:rPr>
        <w:fldChar w:fldCharType="begin"/>
      </w:r>
      <w:r w:rsidR="003E6016" w:rsidRPr="003E6016">
        <w:rPr>
          <w:rFonts w:eastAsia="MS Mincho"/>
          <w:b/>
          <w:noProof/>
          <w:lang w:eastAsia="pt-PT"/>
        </w:rPr>
        <w:instrText xml:space="preserve"> REF _Ref365881025 \h </w:instrText>
      </w:r>
      <w:r w:rsidR="003E6016">
        <w:rPr>
          <w:rFonts w:eastAsia="MS Mincho"/>
          <w:b/>
          <w:noProof/>
          <w:lang w:eastAsia="pt-PT"/>
        </w:rPr>
        <w:instrText xml:space="preserve"> \* MERGEFORMAT </w:instrText>
      </w:r>
      <w:r w:rsidR="003E6016" w:rsidRPr="003E6016">
        <w:rPr>
          <w:rFonts w:eastAsia="MS Mincho"/>
          <w:b/>
          <w:noProof/>
          <w:lang w:eastAsia="pt-PT"/>
        </w:rPr>
      </w:r>
      <w:r w:rsidR="003E6016" w:rsidRPr="003E6016">
        <w:rPr>
          <w:rFonts w:eastAsia="MS Mincho"/>
          <w:b/>
          <w:noProof/>
          <w:lang w:eastAsia="pt-PT"/>
        </w:rPr>
        <w:fldChar w:fldCharType="separate"/>
      </w:r>
      <w:r w:rsidR="003E6016" w:rsidRPr="003E6016">
        <w:rPr>
          <w:b/>
        </w:rPr>
        <w:t xml:space="preserve">Figura </w:t>
      </w:r>
      <w:r w:rsidR="003E6016" w:rsidRPr="003E6016">
        <w:rPr>
          <w:b/>
          <w:noProof/>
        </w:rPr>
        <w:t>2</w:t>
      </w:r>
      <w:r w:rsidR="003E6016" w:rsidRPr="003E6016">
        <w:rPr>
          <w:rFonts w:eastAsia="MS Mincho"/>
          <w:b/>
          <w:noProof/>
          <w:lang w:eastAsia="pt-PT"/>
        </w:rPr>
        <w:fldChar w:fldCharType="end"/>
      </w:r>
      <w:r w:rsidR="003E6016">
        <w:rPr>
          <w:rFonts w:eastAsia="MS Mincho"/>
          <w:b/>
          <w:noProof/>
          <w:lang w:eastAsia="pt-PT"/>
        </w:rPr>
        <w:t xml:space="preserve"> </w:t>
      </w:r>
      <w:r w:rsidR="003E6016">
        <w:rPr>
          <w:rFonts w:eastAsia="MS Mincho"/>
          <w:noProof/>
          <w:lang w:eastAsia="pt-PT"/>
        </w:rPr>
        <w:t>para nova bade de dados. No segundo caso, o utilizador deve preencher todos os campo</w:t>
      </w:r>
      <w:r w:rsidR="005F30F2">
        <w:rPr>
          <w:rFonts w:eastAsia="MS Mincho"/>
          <w:noProof/>
          <w:lang w:eastAsia="pt-PT"/>
        </w:rPr>
        <w:t>s</w:t>
      </w:r>
      <w:r w:rsidR="003E6016">
        <w:rPr>
          <w:rFonts w:eastAsia="MS Mincho"/>
          <w:noProof/>
          <w:lang w:eastAsia="pt-PT"/>
        </w:rPr>
        <w:t xml:space="preserve"> para proseguir.</w:t>
      </w:r>
    </w:p>
    <w:bookmarkStart w:id="2" w:name="_Toc365883260"/>
    <w:p w:rsidR="00726344" w:rsidRDefault="00B716D7" w:rsidP="00BD5E6D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r>
        <w:rPr>
          <w:rFonts w:eastAsia="MS Mincho"/>
          <w:i w:val="0"/>
          <w:noProof/>
          <w:szCs w:val="28"/>
          <w:u w:val="none"/>
          <w:lang w:eastAsia="pt-PT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D867AA5" wp14:editId="1B1BE1A9">
                <wp:simplePos x="0" y="0"/>
                <wp:positionH relativeFrom="column">
                  <wp:posOffset>333375</wp:posOffset>
                </wp:positionH>
                <wp:positionV relativeFrom="paragraph">
                  <wp:posOffset>142240</wp:posOffset>
                </wp:positionV>
                <wp:extent cx="5334000" cy="3393440"/>
                <wp:effectExtent l="0" t="0" r="0" b="0"/>
                <wp:wrapSquare wrapText="bothSides"/>
                <wp:docPr id="20" name="Gru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4000" cy="3393440"/>
                          <a:chOff x="0" y="0"/>
                          <a:chExt cx="5334000" cy="3393440"/>
                        </a:xfrm>
                      </wpg:grpSpPr>
                      <wpg:grpSp>
                        <wpg:cNvPr id="7" name="Grupo 7"/>
                        <wpg:cNvGrpSpPr/>
                        <wpg:grpSpPr>
                          <a:xfrm>
                            <a:off x="0" y="0"/>
                            <a:ext cx="2324100" cy="1868805"/>
                            <a:chOff x="0" y="0"/>
                            <a:chExt cx="2324100" cy="1868805"/>
                          </a:xfrm>
                        </wpg:grpSpPr>
                        <pic:pic xmlns:pic="http://schemas.openxmlformats.org/drawingml/2006/picture">
                          <pic:nvPicPr>
                            <pic:cNvPr id="2" name="Imagem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24100" cy="14192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Caixa de texto 6"/>
                          <wps:cNvSpPr txBox="1"/>
                          <wps:spPr>
                            <a:xfrm>
                              <a:off x="0" y="1476375"/>
                              <a:ext cx="2324100" cy="39243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26344" w:rsidRPr="008F1618" w:rsidRDefault="00726344" w:rsidP="00726344">
                                <w:pPr>
                                  <w:pStyle w:val="Legenda"/>
                                  <w:jc w:val="center"/>
                                  <w:rPr>
                                    <w:i/>
                                    <w:noProof/>
                                    <w:sz w:val="28"/>
                                    <w:szCs w:val="20"/>
                                    <w:u w:val="single"/>
                                  </w:rPr>
                                </w:pPr>
                                <w:bookmarkStart w:id="3" w:name="_Ref365881021"/>
                                <w:r>
                                  <w:t xml:space="preserve">Figura </w:t>
                                </w:r>
                                <w:fldSimple w:instr=" SEQ Figura \* ARABIC ">
                                  <w:r w:rsidR="00B716D7">
                                    <w:rPr>
                                      <w:noProof/>
                                    </w:rPr>
                                    <w:t>1</w:t>
                                  </w:r>
                                </w:fldSimple>
                                <w:bookmarkEnd w:id="3"/>
                                <w:r>
                                  <w:t xml:space="preserve"> – Menu de configuração do número da licença ARTSOFT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g:grpSp>
                        <wpg:cNvPr id="10" name="Grupo 10"/>
                        <wpg:cNvGrpSpPr/>
                        <wpg:grpSpPr>
                          <a:xfrm>
                            <a:off x="3019425" y="0"/>
                            <a:ext cx="2314575" cy="3393440"/>
                            <a:chOff x="0" y="0"/>
                            <a:chExt cx="2314575" cy="3393440"/>
                          </a:xfrm>
                        </wpg:grpSpPr>
                        <pic:pic xmlns:pic="http://schemas.openxmlformats.org/drawingml/2006/picture">
                          <pic:nvPicPr>
                            <pic:cNvPr id="5" name="Imagem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14575" cy="30765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Caixa de texto 9"/>
                          <wps:cNvSpPr txBox="1"/>
                          <wps:spPr>
                            <a:xfrm>
                              <a:off x="0" y="3133725"/>
                              <a:ext cx="2314575" cy="259715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26344" w:rsidRPr="00C53CB3" w:rsidRDefault="00726344" w:rsidP="00726344">
                                <w:pPr>
                                  <w:pStyle w:val="Legenda"/>
                                  <w:jc w:val="center"/>
                                  <w:rPr>
                                    <w:i/>
                                    <w:noProof/>
                                    <w:sz w:val="28"/>
                                    <w:szCs w:val="20"/>
                                    <w:u w:val="single"/>
                                  </w:rPr>
                                </w:pPr>
                                <w:bookmarkStart w:id="4" w:name="_Ref365881025"/>
                                <w:r>
                                  <w:t xml:space="preserve">Figura </w:t>
                                </w:r>
                                <w:fldSimple w:instr=" SEQ Figura \* ARABIC ">
                                  <w:r w:rsidR="00B716D7">
                                    <w:rPr>
                                      <w:noProof/>
                                    </w:rPr>
                                    <w:t>2</w:t>
                                  </w:r>
                                </w:fldSimple>
                                <w:bookmarkEnd w:id="4"/>
                                <w:r>
                                  <w:t xml:space="preserve"> – Menu de configuração inicial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o 20" o:spid="_x0000_s1026" style="position:absolute;left:0;text-align:left;margin-left:26.25pt;margin-top:11.2pt;width:420pt;height:267.2pt;z-index:251663360" coordsize="53340,339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">
                <v:group id="Grupo 7" o:spid="_x0000_s1027" style="position:absolute;width:23241;height:18688" coordsize="23241,18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m 2" o:spid="_x0000_s1028" type="#_x0000_t75" style="position:absolute;width:23241;height:141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9pSDAAAAA2gAAAA8AAABkcnMvZG93bnJldi54bWxEj0GLwjAUhO8L/ofwBG9rWpFVq1FEVMTb&#10;qgePj+bZFpuXksRa/71ZEPY4zMw3zGLVmVq05HxlWUE6TEAQ51ZXXCi4nHffUxA+IGusLZOCF3lY&#10;LXtfC8y0ffIvtadQiAhhn6GCMoQmk9LnJRn0Q9sQR+9mncEQpSukdviMcFPLUZL8SIMVx4USG9qU&#10;lN9PD6OgNfvDeHJ00+Q6S3Hn03Y72UqlBv1uPQcRqAv/4U/7oBWM4O9KvAFy+QY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/2lIMAAAADaAAAADwAAAAAAAAAAAAAAAACfAgAA&#10;ZHJzL2Rvd25yZXYueG1sUEsFBgAAAAAEAAQA9wAAAIwDAAAAAA==&#10;">
                    <v:imagedata r:id="rId12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Caixa de texto 6" o:spid="_x0000_s1029" type="#_x0000_t202" style="position:absolute;top:14763;width:23241;height:39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9c0MUA&#10;AADaAAAADwAAAGRycy9kb3ducmV2LnhtbESPQWsCMRSE70L/Q3iFXkSzrbKUrVFEFGov0q0Xb4/N&#10;c7Pt5mVJsrr9940g9DjMzDfMYjXYVlzIh8axgudpBoK4crrhWsHxazd5BREissbWMSn4pQCr5cNo&#10;gYV2V/6kSxlrkSAcClRgYuwKKUNlyGKYuo44eWfnLcYkfS21x2uC21a+ZFkuLTacFgx2tDFU/ZS9&#10;VXCYnw5m3J+3H+v5zO+P/Sb/rkulnh6H9RuISEP8D9/b71pBDrcr6Qb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1zQxQAAANoAAAAPAAAAAAAAAAAAAAAAAJgCAABkcnMv&#10;ZG93bnJldi54bWxQSwUGAAAAAAQABAD1AAAAigMAAAAA&#10;" stroked="f">
                    <v:textbox style="mso-fit-shape-to-text:t" inset="0,0,0,0">
                      <w:txbxContent>
                        <w:p w:rsidR="00726344" w:rsidRPr="008F1618" w:rsidRDefault="00726344" w:rsidP="00726344">
                          <w:pPr>
                            <w:pStyle w:val="Legenda"/>
                            <w:jc w:val="center"/>
                            <w:rPr>
                              <w:i/>
                              <w:noProof/>
                              <w:sz w:val="28"/>
                              <w:szCs w:val="20"/>
                              <w:u w:val="single"/>
                            </w:rPr>
                          </w:pPr>
                          <w:bookmarkStart w:id="5" w:name="_Ref365881021"/>
                          <w:r>
                            <w:t xml:space="preserve">Figura </w:t>
                          </w:r>
                          <w:r>
                            <w:fldChar w:fldCharType="begin"/>
                          </w:r>
                          <w:r>
                            <w:instrText xml:space="preserve"> SEQ Figura \* ARABIC </w:instrText>
                          </w:r>
                          <w:r>
                            <w:fldChar w:fldCharType="separate"/>
                          </w:r>
                          <w:r w:rsidR="00B716D7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  <w:bookmarkEnd w:id="5"/>
                          <w:r>
                            <w:t xml:space="preserve"> – Menu de configuração do número da licença ARTSOFT</w:t>
                          </w:r>
                        </w:p>
                      </w:txbxContent>
                    </v:textbox>
                  </v:shape>
                </v:group>
                <v:group id="Grupo 10" o:spid="_x0000_s1030" style="position:absolute;left:30194;width:23146;height:33934" coordsize="23145,339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Imagem 5" o:spid="_x0000_s1031" type="#_x0000_t75" style="position:absolute;width:23145;height:307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SDTPBAAAA2gAAAA8AAABkcnMvZG93bnJldi54bWxEj9GKwjAURN8X/IdwBd/WRNFFq1FUFBQW&#10;lq1+wKW5tsXmpjRRq19vhIV9HGbmDDNftrYSN2p86VjDoK9AEGfOlJxrOB13nxMQPiAbrByThgd5&#10;WC46H3NMjLvzL93SkIsIYZ+ghiKEOpHSZwVZ9H1XE0fv7BqLIcoml6bBe4TbSg6V+pIWS44LBda0&#10;KSi7pFerYX1qf5RJR5T5/fZ5PAwNqu+p1r1uu5qBCNSG//Bfe280jOF9Jd4AuXg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jSDTPBAAAA2gAAAA8AAAAAAAAAAAAAAAAAnwIA&#10;AGRycy9kb3ducmV2LnhtbFBLBQYAAAAABAAEAPcAAACNAwAAAAA=&#10;">
                    <v:imagedata r:id="rId13" o:title=""/>
                    <v:path arrowok="t"/>
                  </v:shape>
                  <v:shape id="Caixa de texto 9" o:spid="_x0000_s1032" type="#_x0000_t202" style="position:absolute;top:31337;width:23145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DIosUA&#10;AADaAAAADwAAAGRycy9kb3ducmV2LnhtbESPQWsCMRSE70L/Q3gFL6LZtiK6GkWkQtuLdOvF22Pz&#10;3KzdvCxJVrf/vikUPA4z8w2z2vS2EVfyoXas4GmSgSAuna65UnD82o/nIEJE1tg4JgU/FGCzfhis&#10;MNfuxp90LWIlEoRDjgpMjG0uZSgNWQwT1xIn7+y8xZikr6T2eEtw28jnLJtJizWnBYMt7QyV30Vn&#10;FRymp4MZdefXj+30xb8fu93sUhVKDR/77RJEpD7ew//tN61gAX9X0g2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oMiixQAAANoAAAAPAAAAAAAAAAAAAAAAAJgCAABkcnMv&#10;ZG93bnJldi54bWxQSwUGAAAAAAQABAD1AAAAigMAAAAA&#10;" stroked="f">
                    <v:textbox style="mso-fit-shape-to-text:t" inset="0,0,0,0">
                      <w:txbxContent>
                        <w:p w:rsidR="00726344" w:rsidRPr="00C53CB3" w:rsidRDefault="00726344" w:rsidP="00726344">
                          <w:pPr>
                            <w:pStyle w:val="Legenda"/>
                            <w:jc w:val="center"/>
                            <w:rPr>
                              <w:i/>
                              <w:noProof/>
                              <w:sz w:val="28"/>
                              <w:szCs w:val="20"/>
                              <w:u w:val="single"/>
                            </w:rPr>
                          </w:pPr>
                          <w:bookmarkStart w:id="6" w:name="_Ref365881025"/>
                          <w:r>
                            <w:t xml:space="preserve">Figura </w:t>
                          </w:r>
                          <w:r>
                            <w:fldChar w:fldCharType="begin"/>
                          </w:r>
                          <w:r>
                            <w:instrText xml:space="preserve"> SEQ Figura \* ARABIC </w:instrText>
                          </w:r>
                          <w:r>
                            <w:fldChar w:fldCharType="separate"/>
                          </w:r>
                          <w:r w:rsidR="00B716D7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bookmarkEnd w:id="6"/>
                          <w:r>
                            <w:t xml:space="preserve"> – Menu de configuração inicial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bookmarkEnd w:id="2"/>
    </w:p>
    <w:p w:rsidR="00CC0099" w:rsidRPr="00CC0099" w:rsidRDefault="008841B3" w:rsidP="00CC0099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5" w:name="_Toc365883261"/>
      <w:r w:rsidRPr="00CC0099">
        <w:rPr>
          <w:rFonts w:eastAsia="MS Mincho"/>
          <w:i w:val="0"/>
          <w:noProof/>
          <w:szCs w:val="28"/>
          <w:u w:val="none"/>
          <w:lang w:eastAsia="pt-PT"/>
        </w:rPr>
        <w:t>Login</w:t>
      </w:r>
      <w:bookmarkEnd w:id="5"/>
    </w:p>
    <w:p w:rsidR="003F16A0" w:rsidRPr="008841B3" w:rsidRDefault="008841B3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As credenciais por defeito para entrar na aplicação passaram a ser “ADMIN” ou “1” para o nome do utilizador e “ARTSOFT” para a senha.</w:t>
      </w:r>
      <w:r w:rsidR="004640AA">
        <w:rPr>
          <w:rFonts w:eastAsia="MS Mincho"/>
          <w:noProof/>
          <w:lang w:eastAsia="pt-PT"/>
        </w:rPr>
        <w:t xml:space="preserve"> Nas bases de dados existentes as credênciais permanecem inalteradas.</w:t>
      </w:r>
    </w:p>
    <w:p w:rsidR="00900BE3" w:rsidRDefault="00900BE3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CC0099" w:rsidRPr="003F16A0" w:rsidRDefault="00CC0099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D3726E" w:rsidRPr="006143EE" w:rsidRDefault="00D3726E" w:rsidP="00D3726E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6" w:name="_Toc365883262"/>
      <w:r>
        <w:rPr>
          <w:rFonts w:eastAsia="MS Mincho"/>
          <w:i w:val="0"/>
          <w:noProof/>
          <w:szCs w:val="28"/>
          <w:u w:val="none"/>
          <w:lang w:eastAsia="pt-PT"/>
        </w:rPr>
        <w:t>Entrada de Stock</w:t>
      </w:r>
      <w:bookmarkEnd w:id="6"/>
    </w:p>
    <w:p w:rsidR="00D3726E" w:rsidRDefault="00D3726E" w:rsidP="00D3726E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A entrada de stock no terminal pode ser feita pela importação do documento de stock ou criando documentos de entrada manualmente.</w:t>
      </w:r>
    </w:p>
    <w:p w:rsidR="00A54148" w:rsidRDefault="00A54148" w:rsidP="00D3726E">
      <w:pPr>
        <w:spacing w:after="0" w:line="240" w:lineRule="auto"/>
        <w:rPr>
          <w:rFonts w:eastAsia="MS Mincho"/>
          <w:noProof/>
          <w:lang w:eastAsia="pt-PT"/>
        </w:rPr>
      </w:pPr>
    </w:p>
    <w:p w:rsidR="00D3726E" w:rsidRDefault="00A54148" w:rsidP="00CC0099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Quando um documento de entrada criado manualmente no terminal é finalizado, </w:t>
      </w:r>
      <w:r w:rsidR="004B5CF8">
        <w:rPr>
          <w:rFonts w:eastAsia="MS Mincho"/>
          <w:noProof/>
          <w:lang w:eastAsia="pt-PT"/>
        </w:rPr>
        <w:t>é criado um documento de saída configurado pelo utilizador como “documento de saída de stock</w:t>
      </w:r>
      <w:r w:rsidR="00F2062F">
        <w:rPr>
          <w:rFonts w:eastAsia="MS Mincho"/>
          <w:noProof/>
          <w:lang w:eastAsia="pt-PT"/>
        </w:rPr>
        <w:t>,</w:t>
      </w:r>
      <w:r w:rsidR="004B5CF8">
        <w:rPr>
          <w:rFonts w:eastAsia="MS Mincho"/>
          <w:noProof/>
          <w:lang w:eastAsia="pt-PT"/>
        </w:rPr>
        <w:t xml:space="preserve"> certificado e que n</w:t>
      </w:r>
      <w:r w:rsidR="00C204B6">
        <w:rPr>
          <w:rFonts w:eastAsia="MS Mincho"/>
          <w:noProof/>
          <w:lang w:eastAsia="pt-PT"/>
        </w:rPr>
        <w:t>ão movimenta o stock</w:t>
      </w:r>
      <w:r w:rsidR="004B5CF8">
        <w:rPr>
          <w:rFonts w:eastAsia="MS Mincho"/>
          <w:noProof/>
          <w:lang w:eastAsia="pt-PT"/>
        </w:rPr>
        <w:t>”</w:t>
      </w:r>
      <w:r w:rsidR="00C204B6">
        <w:rPr>
          <w:rFonts w:eastAsia="MS Mincho"/>
          <w:noProof/>
          <w:lang w:eastAsia="pt-PT"/>
        </w:rPr>
        <w:t xml:space="preserve"> que depois será exportado para o </w:t>
      </w:r>
      <w:r w:rsidR="00C204B6">
        <w:rPr>
          <w:rFonts w:eastAsia="MS Mincho"/>
          <w:i/>
          <w:noProof/>
          <w:lang w:eastAsia="pt-PT"/>
        </w:rPr>
        <w:t>ARTSOFT</w:t>
      </w:r>
      <w:r w:rsidR="00C204B6">
        <w:rPr>
          <w:rFonts w:eastAsia="MS Mincho"/>
          <w:noProof/>
          <w:lang w:eastAsia="pt-PT"/>
        </w:rPr>
        <w:t xml:space="preserve"> a semelhança dos restantes documentos criados manualmente no termial</w:t>
      </w:r>
      <w:r w:rsidR="00F2062F">
        <w:rPr>
          <w:rFonts w:eastAsia="MS Mincho"/>
          <w:noProof/>
          <w:lang w:eastAsia="pt-PT"/>
        </w:rPr>
        <w:t>.</w:t>
      </w:r>
    </w:p>
    <w:p w:rsidR="00CC0099" w:rsidRDefault="00CC0099" w:rsidP="00CC0099">
      <w:pPr>
        <w:spacing w:after="0" w:line="240" w:lineRule="auto"/>
        <w:rPr>
          <w:rFonts w:eastAsia="MS Mincho"/>
          <w:noProof/>
          <w:lang w:eastAsia="pt-PT"/>
        </w:rPr>
      </w:pPr>
    </w:p>
    <w:p w:rsidR="00CC0099" w:rsidRPr="00CC0099" w:rsidRDefault="00CC0099" w:rsidP="00CC0099">
      <w:pPr>
        <w:spacing w:after="0" w:line="240" w:lineRule="auto"/>
        <w:rPr>
          <w:rFonts w:eastAsia="MS Mincho"/>
          <w:noProof/>
          <w:lang w:eastAsia="pt-PT"/>
        </w:rPr>
      </w:pPr>
    </w:p>
    <w:p w:rsidR="00BD5E6D" w:rsidRDefault="00BD5E6D">
      <w:pPr>
        <w:spacing w:after="0" w:line="240" w:lineRule="auto"/>
        <w:jc w:val="left"/>
        <w:rPr>
          <w:rFonts w:eastAsia="MS Mincho"/>
          <w:b/>
          <w:noProof/>
          <w:sz w:val="28"/>
          <w:szCs w:val="28"/>
          <w:lang w:eastAsia="pt-PT"/>
        </w:rPr>
      </w:pPr>
      <w:r>
        <w:rPr>
          <w:rFonts w:eastAsia="MS Mincho"/>
          <w:i/>
          <w:noProof/>
          <w:szCs w:val="28"/>
          <w:lang w:eastAsia="pt-PT"/>
        </w:rPr>
        <w:br w:type="page"/>
      </w:r>
    </w:p>
    <w:p w:rsidR="003F16A0" w:rsidRPr="006143EE" w:rsidRDefault="00A373BC" w:rsidP="00500ABB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7" w:name="_Toc365883263"/>
      <w:r>
        <w:rPr>
          <w:rFonts w:eastAsia="MS Mincho"/>
          <w:i w:val="0"/>
          <w:noProof/>
          <w:szCs w:val="28"/>
          <w:u w:val="none"/>
          <w:lang w:eastAsia="pt-PT"/>
        </w:rPr>
        <w:lastRenderedPageBreak/>
        <w:t>Código AT</w:t>
      </w:r>
      <w:bookmarkEnd w:id="7"/>
    </w:p>
    <w:p w:rsidR="003F16A0" w:rsidRPr="00A661AD" w:rsidRDefault="00A373BC" w:rsidP="003F16A0">
      <w:pPr>
        <w:spacing w:after="0" w:line="240" w:lineRule="auto"/>
        <w:rPr>
          <w:rFonts w:eastAsia="MS Mincho"/>
          <w:i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Ao importar o documento de stock o </w:t>
      </w:r>
      <w:r w:rsidRPr="00A373BC">
        <w:rPr>
          <w:rFonts w:eastAsia="MS Mincho"/>
          <w:i/>
          <w:noProof/>
          <w:lang w:eastAsia="pt-PT"/>
        </w:rPr>
        <w:t>código AT</w:t>
      </w:r>
      <w:r>
        <w:rPr>
          <w:rFonts w:eastAsia="MS Mincho"/>
          <w:noProof/>
          <w:lang w:eastAsia="pt-PT"/>
        </w:rPr>
        <w:t xml:space="preserve"> também é transferido. </w:t>
      </w:r>
      <w:r w:rsidR="00D3726E">
        <w:rPr>
          <w:rFonts w:eastAsia="MS Mincho"/>
          <w:noProof/>
          <w:lang w:eastAsia="pt-PT"/>
        </w:rPr>
        <w:t xml:space="preserve">Os documentos exportados para o </w:t>
      </w:r>
      <w:r w:rsidR="00D3726E">
        <w:rPr>
          <w:rFonts w:eastAsia="MS Mincho"/>
          <w:i/>
          <w:noProof/>
          <w:lang w:eastAsia="pt-PT"/>
        </w:rPr>
        <w:t xml:space="preserve">ARTSOFT </w:t>
      </w:r>
      <w:r w:rsidR="00D3726E">
        <w:rPr>
          <w:rFonts w:eastAsia="MS Mincho"/>
          <w:noProof/>
          <w:lang w:eastAsia="pt-PT"/>
        </w:rPr>
        <w:t xml:space="preserve">com </w:t>
      </w:r>
      <w:r w:rsidR="00D3726E" w:rsidRPr="00D3726E">
        <w:rPr>
          <w:rFonts w:eastAsia="MS Mincho"/>
          <w:i/>
          <w:noProof/>
          <w:lang w:eastAsia="pt-PT"/>
        </w:rPr>
        <w:t>códigos AT</w:t>
      </w:r>
      <w:r w:rsidR="00D3726E">
        <w:rPr>
          <w:rFonts w:eastAsia="MS Mincho"/>
          <w:noProof/>
          <w:lang w:eastAsia="pt-PT"/>
        </w:rPr>
        <w:t xml:space="preserve"> inseridos manualmente no terminal</w:t>
      </w:r>
      <w:r w:rsidR="00A661AD">
        <w:rPr>
          <w:rFonts w:eastAsia="MS Mincho"/>
          <w:noProof/>
          <w:lang w:eastAsia="pt-PT"/>
        </w:rPr>
        <w:t xml:space="preserve"> ficam marcados como ”documentos com o código AT inseridos manualmente” que depois terão de ser confirmados pelo utilizador como códigos definitivos.</w:t>
      </w:r>
    </w:p>
    <w:p w:rsidR="00A373BC" w:rsidRDefault="00A373BC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4640AA" w:rsidRDefault="004640AA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4640AA" w:rsidRPr="006143EE" w:rsidRDefault="004640AA" w:rsidP="004640AA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8" w:name="_Toc365883264"/>
      <w:r>
        <w:rPr>
          <w:rFonts w:eastAsia="MS Mincho"/>
          <w:i w:val="0"/>
          <w:noProof/>
          <w:szCs w:val="28"/>
          <w:u w:val="none"/>
          <w:lang w:eastAsia="pt-PT"/>
        </w:rPr>
        <w:t>Sincronização</w:t>
      </w:r>
      <w:bookmarkEnd w:id="8"/>
    </w:p>
    <w:p w:rsidR="004640AA" w:rsidRDefault="004640AA" w:rsidP="004640AA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A comunicação é feita com o </w:t>
      </w:r>
      <w:r w:rsidR="00377B8E">
        <w:rPr>
          <w:rFonts w:eastAsia="MS Mincho"/>
          <w:noProof/>
          <w:lang w:eastAsia="pt-PT"/>
        </w:rPr>
        <w:t>base no número da licença. O nome do utilizador e a palavra passe deixaram de existir nas configurações.</w:t>
      </w:r>
    </w:p>
    <w:p w:rsidR="00226991" w:rsidRDefault="00226991" w:rsidP="004640AA">
      <w:pPr>
        <w:spacing w:after="0" w:line="240" w:lineRule="auto"/>
        <w:rPr>
          <w:rFonts w:eastAsia="MS Mincho"/>
          <w:noProof/>
          <w:lang w:eastAsia="pt-PT"/>
        </w:rPr>
      </w:pPr>
    </w:p>
    <w:p w:rsidR="00377B8E" w:rsidRDefault="00377B8E" w:rsidP="004640AA">
      <w:pPr>
        <w:spacing w:after="0" w:line="240" w:lineRule="auto"/>
        <w:rPr>
          <w:rFonts w:eastAsia="MS Mincho"/>
          <w:b/>
          <w:noProof/>
          <w:u w:val="single"/>
          <w:lang w:eastAsia="pt-PT"/>
        </w:rPr>
      </w:pPr>
      <w:r w:rsidRPr="00377B8E">
        <w:rPr>
          <w:rFonts w:eastAsia="MS Mincho"/>
          <w:b/>
          <w:noProof/>
          <w:u w:val="single"/>
          <w:lang w:eastAsia="pt-PT"/>
        </w:rPr>
        <w:t>Gestor de dispositivos</w:t>
      </w:r>
    </w:p>
    <w:p w:rsidR="00377B8E" w:rsidRDefault="00377B8E" w:rsidP="004640AA">
      <w:pPr>
        <w:spacing w:after="0" w:line="240" w:lineRule="auto"/>
        <w:rPr>
          <w:rFonts w:eastAsia="MS Mincho"/>
          <w:noProof/>
          <w:lang w:eastAsia="pt-PT"/>
        </w:rPr>
      </w:pPr>
    </w:p>
    <w:p w:rsidR="00377B8E" w:rsidRDefault="00377B8E" w:rsidP="004640AA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Toda a configuração da aplicação pode ser feita no </w:t>
      </w:r>
      <w:r>
        <w:rPr>
          <w:rFonts w:eastAsia="MS Mincho"/>
          <w:i/>
          <w:noProof/>
          <w:lang w:eastAsia="pt-PT"/>
        </w:rPr>
        <w:t>ARTSOFT</w:t>
      </w:r>
      <w:r>
        <w:rPr>
          <w:rFonts w:eastAsia="MS Mincho"/>
          <w:noProof/>
          <w:lang w:eastAsia="pt-PT"/>
        </w:rPr>
        <w:t xml:space="preserve"> se o utilizador tiver o </w:t>
      </w:r>
      <w:r>
        <w:rPr>
          <w:rFonts w:eastAsia="MS Mincho"/>
          <w:i/>
          <w:noProof/>
          <w:lang w:eastAsia="pt-PT"/>
        </w:rPr>
        <w:t>Plugin</w:t>
      </w:r>
      <w:r>
        <w:rPr>
          <w:rFonts w:eastAsia="MS Mincho"/>
          <w:noProof/>
          <w:lang w:eastAsia="pt-PT"/>
        </w:rPr>
        <w:t xml:space="preserve"> “Gestor de Dispositivos”.</w:t>
      </w:r>
      <w:r w:rsidR="005648FA">
        <w:rPr>
          <w:rFonts w:eastAsia="MS Mincho"/>
          <w:noProof/>
          <w:lang w:eastAsia="pt-PT"/>
        </w:rPr>
        <w:t xml:space="preserve"> Consultar o manual de “Gestor de Dispositivos” para mais informaç</w:t>
      </w:r>
      <w:r w:rsidR="007B3D24">
        <w:rPr>
          <w:rFonts w:eastAsia="MS Mincho"/>
          <w:noProof/>
          <w:lang w:eastAsia="pt-PT"/>
        </w:rPr>
        <w:t>ões.</w:t>
      </w:r>
    </w:p>
    <w:p w:rsidR="007B3D24" w:rsidRDefault="007B3D24" w:rsidP="004640AA">
      <w:pPr>
        <w:spacing w:after="0" w:line="240" w:lineRule="auto"/>
        <w:rPr>
          <w:rFonts w:eastAsia="MS Mincho"/>
          <w:noProof/>
          <w:lang w:eastAsia="pt-PT"/>
        </w:rPr>
      </w:pPr>
    </w:p>
    <w:p w:rsidR="00B716D7" w:rsidRPr="007B3D24" w:rsidRDefault="007B3D24" w:rsidP="004640AA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Depois do dispositivo estar registado no “Gestor de Dispositivos”, a configuração é sincronizada automáticamente para o terminal de acordo com o agendamento</w:t>
      </w:r>
      <w:r>
        <w:rPr>
          <w:rFonts w:eastAsia="MS Mincho"/>
          <w:i/>
          <w:noProof/>
          <w:lang w:eastAsia="pt-PT"/>
        </w:rPr>
        <w:t>.</w:t>
      </w:r>
      <w:r>
        <w:rPr>
          <w:rFonts w:eastAsia="MS Mincho"/>
          <w:noProof/>
          <w:lang w:eastAsia="pt-PT"/>
        </w:rPr>
        <w:t xml:space="preserve"> Na </w:t>
      </w:r>
      <w:r w:rsidRPr="007B3D24">
        <w:rPr>
          <w:rFonts w:eastAsia="MS Mincho"/>
          <w:b/>
          <w:noProof/>
          <w:lang w:eastAsia="pt-PT"/>
        </w:rPr>
        <w:fldChar w:fldCharType="begin"/>
      </w:r>
      <w:r w:rsidRPr="007B3D24">
        <w:rPr>
          <w:rFonts w:eastAsia="MS Mincho"/>
          <w:b/>
          <w:noProof/>
          <w:lang w:eastAsia="pt-PT"/>
        </w:rPr>
        <w:instrText xml:space="preserve"> REF _Ref365882512 \h  \* MERGEFORMAT </w:instrText>
      </w:r>
      <w:r w:rsidRPr="007B3D24">
        <w:rPr>
          <w:rFonts w:eastAsia="MS Mincho"/>
          <w:b/>
          <w:noProof/>
          <w:lang w:eastAsia="pt-PT"/>
        </w:rPr>
      </w:r>
      <w:r w:rsidRPr="007B3D24">
        <w:rPr>
          <w:rFonts w:eastAsia="MS Mincho"/>
          <w:b/>
          <w:noProof/>
          <w:lang w:eastAsia="pt-PT"/>
        </w:rPr>
        <w:fldChar w:fldCharType="separate"/>
      </w:r>
      <w:r w:rsidRPr="007B3D24">
        <w:rPr>
          <w:b/>
        </w:rPr>
        <w:t xml:space="preserve">Figura </w:t>
      </w:r>
      <w:r w:rsidRPr="007B3D24">
        <w:rPr>
          <w:b/>
          <w:noProof/>
        </w:rPr>
        <w:t>3</w:t>
      </w:r>
      <w:r w:rsidRPr="007B3D24">
        <w:rPr>
          <w:rFonts w:eastAsia="MS Mincho"/>
          <w:b/>
          <w:noProof/>
          <w:lang w:eastAsia="pt-PT"/>
        </w:rPr>
        <w:fldChar w:fldCharType="end"/>
      </w:r>
      <w:r>
        <w:rPr>
          <w:rFonts w:eastAsia="MS Mincho"/>
          <w:b/>
          <w:noProof/>
          <w:lang w:eastAsia="pt-PT"/>
        </w:rPr>
        <w:t xml:space="preserve"> </w:t>
      </w:r>
      <w:r>
        <w:rPr>
          <w:rFonts w:eastAsia="MS Mincho"/>
          <w:noProof/>
          <w:lang w:eastAsia="pt-PT"/>
        </w:rPr>
        <w:t>pode-se configurar o intervalo de tempo para a aplicação consultar o “Gestor de Dispositivos” por agendamentos.</w:t>
      </w:r>
      <w:r w:rsidR="00B716D7">
        <w:rPr>
          <w:rFonts w:eastAsia="MS Mincho"/>
          <w:noProof/>
          <w:lang w:eastAsia="pt-PT"/>
        </w:rPr>
        <w:t xml:space="preserve"> O utilizador pode forçar a consulta e sincronização de agendamentos(</w:t>
      </w:r>
      <w:r w:rsidR="00B716D7" w:rsidRPr="00B716D7">
        <w:rPr>
          <w:rFonts w:eastAsia="MS Mincho"/>
          <w:b/>
          <w:noProof/>
          <w:lang w:eastAsia="pt-PT"/>
        </w:rPr>
        <w:fldChar w:fldCharType="begin"/>
      </w:r>
      <w:r w:rsidR="00B716D7" w:rsidRPr="00B716D7">
        <w:rPr>
          <w:rFonts w:eastAsia="MS Mincho"/>
          <w:b/>
          <w:noProof/>
          <w:lang w:eastAsia="pt-PT"/>
        </w:rPr>
        <w:instrText xml:space="preserve"> REF _Ref365882895 \h </w:instrText>
      </w:r>
      <w:r w:rsidR="00B716D7">
        <w:rPr>
          <w:rFonts w:eastAsia="MS Mincho"/>
          <w:b/>
          <w:noProof/>
          <w:lang w:eastAsia="pt-PT"/>
        </w:rPr>
        <w:instrText xml:space="preserve"> \* MERGEFORMAT </w:instrText>
      </w:r>
      <w:r w:rsidR="00B716D7" w:rsidRPr="00B716D7">
        <w:rPr>
          <w:rFonts w:eastAsia="MS Mincho"/>
          <w:b/>
          <w:noProof/>
          <w:lang w:eastAsia="pt-PT"/>
        </w:rPr>
      </w:r>
      <w:r w:rsidR="00B716D7" w:rsidRPr="00B716D7">
        <w:rPr>
          <w:rFonts w:eastAsia="MS Mincho"/>
          <w:b/>
          <w:noProof/>
          <w:lang w:eastAsia="pt-PT"/>
        </w:rPr>
        <w:fldChar w:fldCharType="separate"/>
      </w:r>
      <w:r w:rsidR="00B716D7" w:rsidRPr="00B716D7">
        <w:rPr>
          <w:b/>
        </w:rPr>
        <w:t xml:space="preserve">Figura </w:t>
      </w:r>
      <w:r w:rsidR="00B716D7" w:rsidRPr="00B716D7">
        <w:rPr>
          <w:b/>
          <w:noProof/>
        </w:rPr>
        <w:t>4</w:t>
      </w:r>
      <w:r w:rsidR="00B716D7" w:rsidRPr="00B716D7">
        <w:rPr>
          <w:rFonts w:eastAsia="MS Mincho"/>
          <w:b/>
          <w:noProof/>
          <w:lang w:eastAsia="pt-PT"/>
        </w:rPr>
        <w:fldChar w:fldCharType="end"/>
      </w:r>
      <w:r w:rsidR="00B716D7">
        <w:rPr>
          <w:rFonts w:eastAsia="MS Mincho"/>
          <w:noProof/>
          <w:lang w:eastAsia="pt-PT"/>
        </w:rPr>
        <w:t>).</w:t>
      </w:r>
    </w:p>
    <w:p w:rsidR="00226991" w:rsidRDefault="00226991" w:rsidP="004640AA">
      <w:pPr>
        <w:spacing w:after="0" w:line="240" w:lineRule="auto"/>
        <w:rPr>
          <w:rFonts w:eastAsia="MS Mincho"/>
          <w:i/>
          <w:noProof/>
          <w:lang w:eastAsia="pt-PT"/>
        </w:rPr>
      </w:pPr>
    </w:p>
    <w:p w:rsidR="00226991" w:rsidRDefault="00226991" w:rsidP="007B3D24">
      <w:pPr>
        <w:spacing w:after="0" w:line="240" w:lineRule="auto"/>
        <w:jc w:val="right"/>
        <w:rPr>
          <w:rFonts w:eastAsia="MS Mincho"/>
          <w:i/>
          <w:noProof/>
          <w:lang w:eastAsia="pt-PT"/>
        </w:rPr>
      </w:pPr>
    </w:p>
    <w:p w:rsidR="00226991" w:rsidRDefault="00226991" w:rsidP="004640AA">
      <w:pPr>
        <w:spacing w:after="0" w:line="240" w:lineRule="auto"/>
        <w:rPr>
          <w:rFonts w:eastAsia="MS Mincho"/>
          <w:i/>
          <w:noProof/>
          <w:lang w:eastAsia="pt-PT"/>
        </w:rPr>
      </w:pPr>
    </w:p>
    <w:p w:rsidR="00226991" w:rsidRPr="00A661AD" w:rsidRDefault="00B716D7" w:rsidP="004640AA">
      <w:pPr>
        <w:spacing w:after="0" w:line="240" w:lineRule="auto"/>
        <w:rPr>
          <w:rFonts w:eastAsia="MS Mincho"/>
          <w:i/>
          <w:noProof/>
          <w:lang w:eastAsia="pt-PT"/>
        </w:rPr>
      </w:pPr>
      <w:r>
        <w:rPr>
          <w:rFonts w:eastAsia="MS Mincho"/>
          <w:i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144780</wp:posOffset>
                </wp:positionV>
                <wp:extent cx="5486400" cy="2935605"/>
                <wp:effectExtent l="0" t="0" r="0" b="0"/>
                <wp:wrapSquare wrapText="bothSides"/>
                <wp:docPr id="19" name="Grupo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2935605"/>
                          <a:chOff x="0" y="0"/>
                          <a:chExt cx="5486400" cy="2935605"/>
                        </a:xfrm>
                      </wpg:grpSpPr>
                      <wpg:grpSp>
                        <wpg:cNvPr id="14" name="Grupo 14"/>
                        <wpg:cNvGrpSpPr/>
                        <wpg:grpSpPr>
                          <a:xfrm>
                            <a:off x="0" y="0"/>
                            <a:ext cx="2314575" cy="2411730"/>
                            <a:chOff x="0" y="0"/>
                            <a:chExt cx="2314575" cy="2411730"/>
                          </a:xfrm>
                        </wpg:grpSpPr>
                        <pic:pic xmlns:pic="http://schemas.openxmlformats.org/drawingml/2006/picture">
                          <pic:nvPicPr>
                            <pic:cNvPr id="3" name="Imagem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14575" cy="19621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" name="Caixa de texto 13"/>
                          <wps:cNvSpPr txBox="1"/>
                          <wps:spPr>
                            <a:xfrm>
                              <a:off x="0" y="2019300"/>
                              <a:ext cx="2314575" cy="39243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B3D24" w:rsidRPr="00741615" w:rsidRDefault="007B3D24" w:rsidP="007B3D24">
                                <w:pPr>
                                  <w:pStyle w:val="Legenda"/>
                                  <w:jc w:val="center"/>
                                  <w:rPr>
                                    <w:noProof/>
                                    <w:sz w:val="20"/>
                                    <w:szCs w:val="20"/>
                                  </w:rPr>
                                </w:pPr>
                                <w:bookmarkStart w:id="9" w:name="_Ref365882512"/>
                                <w:r>
                                  <w:t xml:space="preserve">Figura </w:t>
                                </w:r>
                                <w:fldSimple w:instr=" SEQ Figura \* ARABIC ">
                                  <w:r w:rsidR="00B716D7">
                                    <w:rPr>
                                      <w:noProof/>
                                    </w:rPr>
                                    <w:t>3</w:t>
                                  </w:r>
                                </w:fldSimple>
                                <w:bookmarkEnd w:id="9"/>
                                <w:r>
                                  <w:t xml:space="preserve"> – Menu de configuração da sincronização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g:grpSp>
                        <wpg:cNvPr id="18" name="Grupo 18"/>
                        <wpg:cNvGrpSpPr/>
                        <wpg:grpSpPr>
                          <a:xfrm>
                            <a:off x="3181350" y="0"/>
                            <a:ext cx="2305050" cy="2935605"/>
                            <a:chOff x="0" y="0"/>
                            <a:chExt cx="2305050" cy="2935605"/>
                          </a:xfrm>
                        </wpg:grpSpPr>
                        <pic:pic xmlns:pic="http://schemas.openxmlformats.org/drawingml/2006/picture">
                          <pic:nvPicPr>
                            <pic:cNvPr id="15" name="Imagem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05050" cy="24860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7" name="Caixa de texto 17"/>
                          <wps:cNvSpPr txBox="1"/>
                          <wps:spPr>
                            <a:xfrm>
                              <a:off x="0" y="2543175"/>
                              <a:ext cx="2305050" cy="39243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B716D7" w:rsidRPr="00110ED1" w:rsidRDefault="00B716D7" w:rsidP="00B716D7">
                                <w:pPr>
                                  <w:pStyle w:val="Legenda"/>
                                  <w:jc w:val="center"/>
                                  <w:rPr>
                                    <w:noProof/>
                                    <w:sz w:val="20"/>
                                    <w:szCs w:val="20"/>
                                  </w:rPr>
                                </w:pPr>
                                <w:bookmarkStart w:id="10" w:name="_Ref365882895"/>
                                <w:r>
                                  <w:t xml:space="preserve">Figura </w:t>
                                </w:r>
                                <w:fldSimple w:instr=" SEQ Figura \* ARABIC ">
                                  <w:r>
                                    <w:rPr>
                                      <w:noProof/>
                                    </w:rPr>
                                    <w:t>4</w:t>
                                  </w:r>
                                </w:fldSimple>
                                <w:bookmarkEnd w:id="10"/>
                                <w:r>
                                  <w:t xml:space="preserve"> – Menu de sincronização automática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o 19" o:spid="_x0000_s1033" style="position:absolute;left:0;text-align:left;margin-left:19.5pt;margin-top:11.4pt;width:6in;height:231.15pt;z-index:251669504" coordsize="54864,293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">
                <v:group id="Grupo 14" o:spid="_x0000_s1034" style="position:absolute;width:23145;height:24117" coordsize="23145,241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Imagem 3" o:spid="_x0000_s1035" type="#_x0000_t75" style="position:absolute;width:23145;height:19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6k6nDAAAA2gAAAA8AAABkcnMvZG93bnJldi54bWxEj09rwkAUxO+C32F5Qm9mYwtS0qwi0j+h&#10;J2vT+yP7TKLZtyG7JjGf3i0Uehxm5jdMuh1NI3rqXG1ZwSqKQRAXVtdcKsi/35bPIJxH1thYJgU3&#10;crDdzGcpJtoO/EX90ZciQNglqKDyvk2kdEVFBl1kW+LgnWxn0AfZlVJ3OAS4aeRjHK+lwZrDQoUt&#10;7SsqLserUXA9Z2t72Oef0w9+TO/97fTKQ6/Uw2LcvYDwNPr/8F870wqe4PdKuAFyc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3qTqcMAAADaAAAADwAAAAAAAAAAAAAAAACf&#10;AgAAZHJzL2Rvd25yZXYueG1sUEsFBgAAAAAEAAQA9wAAAI8DAAAAAA==&#10;">
                    <v:imagedata r:id="rId16" o:title=""/>
                    <v:path arrowok="t"/>
                  </v:shape>
                  <v:shape id="Caixa de texto 13" o:spid="_x0000_s1036" type="#_x0000_t202" style="position:absolute;top:20193;width:23145;height:39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MFscMA&#10;AADbAAAADwAAAGRycy9kb3ducmV2LnhtbERPTWsCMRC9F/ofwhS8FM22ishqFJEWtBfp1ou3YTNu&#10;VjeTJcnq+u+bQsHbPN7nLFa9bcSVfKgdK3gbZSCIS6drrhQcfj6HMxAhImtsHJOCOwVYLZ+fFphr&#10;d+NvuhaxEimEQ44KTIxtLmUoDVkMI9cSJ+7kvMWYoK+k9nhL4baR71k2lRZrTg0GW9oYKi9FZxXs&#10;J8e9ee1OH1/rydjvDt1meq4KpQYv/XoOIlIfH+J/91an+WP4+yUd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MFscMAAADbAAAADwAAAAAAAAAAAAAAAACYAgAAZHJzL2Rv&#10;d25yZXYueG1sUEsFBgAAAAAEAAQA9QAAAIgDAAAAAA==&#10;" stroked="f">
                    <v:textbox style="mso-fit-shape-to-text:t" inset="0,0,0,0">
                      <w:txbxContent>
                        <w:p w:rsidR="007B3D24" w:rsidRPr="00741615" w:rsidRDefault="007B3D24" w:rsidP="007B3D24">
                          <w:pPr>
                            <w:pStyle w:val="Legenda"/>
                            <w:jc w:val="center"/>
                            <w:rPr>
                              <w:noProof/>
                              <w:sz w:val="20"/>
                              <w:szCs w:val="20"/>
                            </w:rPr>
                          </w:pPr>
                          <w:bookmarkStart w:id="13" w:name="_Ref365882512"/>
                          <w:r>
                            <w:t xml:space="preserve">Figura </w:t>
                          </w:r>
                          <w:r>
                            <w:fldChar w:fldCharType="begin"/>
                          </w:r>
                          <w:r>
                            <w:instrText xml:space="preserve"> SEQ Figura \* ARABIC </w:instrText>
                          </w:r>
                          <w:r>
                            <w:fldChar w:fldCharType="separate"/>
                          </w:r>
                          <w:r w:rsidR="00B716D7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  <w:bookmarkEnd w:id="13"/>
                          <w:r>
                            <w:t xml:space="preserve"> – Menu de configuração da sincronização</w:t>
                          </w:r>
                        </w:p>
                      </w:txbxContent>
                    </v:textbox>
                  </v:shape>
                </v:group>
                <v:group id="Grupo 18" o:spid="_x0000_s1037" style="position:absolute;left:31813;width:23051;height:29356" coordsize="23050,293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Imagem 15" o:spid="_x0000_s1038" type="#_x0000_t75" style="position:absolute;width:23050;height:24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O2UjCAAAA2wAAAA8AAABkcnMvZG93bnJldi54bWxET01rwkAQvQv9D8sUvOmmxRabukoVBUEU&#10;THvxNs1Ok9DsbNxdk/Tfu0LB2zze58wWvalFS85XlhU8jRMQxLnVFRcKvj43oykIH5A11pZJwR95&#10;WMwfBjNMte34SG0WChFD2KeooAyhSaX0eUkG/dg2xJH7sc5giNAVUjvsYrip5XOSvEqDFceGEhta&#10;lZT/ZhejYOe6dXsyy+Me+Tx5Wx7cibNvpYaP/cc7iEB9uIv/3Vsd57/A7Zd4gJxf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5DtlIwgAAANsAAAAPAAAAAAAAAAAAAAAAAJ8C&#10;AABkcnMvZG93bnJldi54bWxQSwUGAAAAAAQABAD3AAAAjgMAAAAA&#10;">
                    <v:imagedata r:id="rId17" o:title=""/>
                    <v:path arrowok="t"/>
                  </v:shape>
                  <v:shape id="Caixa de texto 17" o:spid="_x0000_s1039" type="#_x0000_t202" style="position:absolute;top:25431;width:23050;height:39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gDssMA&#10;AADbAAAADwAAAGRycy9kb3ducmV2LnhtbERPTWsCMRC9C/0PYQpeRLNtRWU1ikiFthfp1ou3YTNu&#10;1m4mS5LV7b9vCgVv83ifs9r0thFX8qF2rOBpkoEgLp2uuVJw/NqPFyBCRNbYOCYFPxRgs34YrDDX&#10;7safdC1iJVIIhxwVmBjbXMpQGrIYJq4lTtzZeYsxQV9J7fGWwm0jn7NsJi3WnBoMtrQzVH4XnVVw&#10;mJ4OZtSdXz+20xf/fux2s0tVKDV87LdLEJH6eBf/u990mj+Hv1/S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gDssMAAADbAAAADwAAAAAAAAAAAAAAAACYAgAAZHJzL2Rv&#10;d25yZXYueG1sUEsFBgAAAAAEAAQA9QAAAIgDAAAAAA==&#10;" stroked="f">
                    <v:textbox style="mso-fit-shape-to-text:t" inset="0,0,0,0">
                      <w:txbxContent>
                        <w:p w:rsidR="00B716D7" w:rsidRPr="00110ED1" w:rsidRDefault="00B716D7" w:rsidP="00B716D7">
                          <w:pPr>
                            <w:pStyle w:val="Legenda"/>
                            <w:jc w:val="center"/>
                            <w:rPr>
                              <w:noProof/>
                              <w:sz w:val="20"/>
                              <w:szCs w:val="20"/>
                            </w:rPr>
                          </w:pPr>
                          <w:bookmarkStart w:id="14" w:name="_Ref365882895"/>
                          <w:r>
                            <w:t xml:space="preserve">Figura </w:t>
                          </w:r>
                          <w:r>
                            <w:fldChar w:fldCharType="begin"/>
                          </w:r>
                          <w:r>
                            <w:instrText xml:space="preserve"> SEQ Figura \* ARABIC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  <w:bookmarkEnd w:id="14"/>
                          <w:r>
                            <w:t xml:space="preserve"> – Menu de sincronização automática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</w:p>
    <w:p w:rsidR="00B716D7" w:rsidRDefault="00B716D7" w:rsidP="00B716D7">
      <w:pPr>
        <w:spacing w:after="0" w:line="240" w:lineRule="auto"/>
        <w:rPr>
          <w:rFonts w:eastAsia="MS Mincho"/>
          <w:b/>
          <w:noProof/>
          <w:u w:val="single"/>
          <w:lang w:eastAsia="pt-PT"/>
        </w:rPr>
      </w:pPr>
      <w:r>
        <w:rPr>
          <w:rFonts w:eastAsia="MS Mincho"/>
          <w:b/>
          <w:noProof/>
          <w:u w:val="single"/>
          <w:lang w:eastAsia="pt-PT"/>
        </w:rPr>
        <w:t>Registo do terminal</w:t>
      </w:r>
    </w:p>
    <w:p w:rsidR="00B716D7" w:rsidRDefault="00B716D7" w:rsidP="00B716D7">
      <w:pPr>
        <w:spacing w:after="0" w:line="240" w:lineRule="auto"/>
        <w:rPr>
          <w:rFonts w:eastAsia="MS Mincho"/>
          <w:b/>
          <w:noProof/>
          <w:lang w:eastAsia="pt-PT"/>
        </w:rPr>
      </w:pPr>
    </w:p>
    <w:p w:rsidR="00B716D7" w:rsidRDefault="00B716D7" w:rsidP="00B716D7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O registo do terminal pode ser feita das seguintes formas:</w:t>
      </w:r>
    </w:p>
    <w:p w:rsidR="00B716D7" w:rsidRDefault="00B716D7" w:rsidP="00B716D7">
      <w:pPr>
        <w:pStyle w:val="PargrafodaLista"/>
        <w:numPr>
          <w:ilvl w:val="0"/>
          <w:numId w:val="19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Ao efetuar o </w:t>
      </w:r>
      <w:r w:rsidRPr="00B716D7">
        <w:rPr>
          <w:rFonts w:eastAsia="MS Mincho"/>
          <w:i/>
          <w:noProof/>
          <w:lang w:eastAsia="pt-PT"/>
        </w:rPr>
        <w:t>login</w:t>
      </w:r>
      <w:r>
        <w:rPr>
          <w:rFonts w:eastAsia="MS Mincho"/>
          <w:i/>
          <w:noProof/>
          <w:lang w:eastAsia="pt-PT"/>
        </w:rPr>
        <w:t xml:space="preserve"> </w:t>
      </w:r>
      <w:r>
        <w:rPr>
          <w:rFonts w:eastAsia="MS Mincho"/>
          <w:noProof/>
          <w:lang w:eastAsia="pt-PT"/>
        </w:rPr>
        <w:t xml:space="preserve">depois de ter passado pelo menu da </w:t>
      </w:r>
      <w:r>
        <w:rPr>
          <w:rFonts w:eastAsia="MS Mincho"/>
          <w:noProof/>
          <w:lang w:eastAsia="pt-PT"/>
        </w:rPr>
        <w:fldChar w:fldCharType="begin"/>
      </w:r>
      <w:r>
        <w:rPr>
          <w:rFonts w:eastAsia="MS Mincho"/>
          <w:noProof/>
          <w:lang w:eastAsia="pt-PT"/>
        </w:rPr>
        <w:instrText xml:space="preserve"> REF _Ref365881025 \h </w:instrText>
      </w:r>
      <w:r>
        <w:rPr>
          <w:rFonts w:eastAsia="MS Mincho"/>
          <w:noProof/>
          <w:lang w:eastAsia="pt-PT"/>
        </w:rPr>
      </w:r>
      <w:r>
        <w:rPr>
          <w:rFonts w:eastAsia="MS Mincho"/>
          <w:noProof/>
          <w:lang w:eastAsia="pt-PT"/>
        </w:rPr>
        <w:fldChar w:fldCharType="separate"/>
      </w:r>
      <w:r>
        <w:t xml:space="preserve">Figura </w:t>
      </w:r>
      <w:r>
        <w:rPr>
          <w:noProof/>
        </w:rPr>
        <w:t>2</w:t>
      </w:r>
      <w:r>
        <w:rPr>
          <w:rFonts w:eastAsia="MS Mincho"/>
          <w:noProof/>
          <w:lang w:eastAsia="pt-PT"/>
        </w:rPr>
        <w:fldChar w:fldCharType="end"/>
      </w:r>
      <w:r>
        <w:rPr>
          <w:rFonts w:eastAsia="MS Mincho"/>
          <w:noProof/>
          <w:lang w:eastAsia="pt-PT"/>
        </w:rPr>
        <w:t>;</w:t>
      </w:r>
    </w:p>
    <w:p w:rsidR="00B716D7" w:rsidRDefault="00B716D7" w:rsidP="00B716D7">
      <w:pPr>
        <w:pStyle w:val="PargrafodaLista"/>
        <w:numPr>
          <w:ilvl w:val="0"/>
          <w:numId w:val="19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Ao carregar em “Registar dispositivo”. Ver </w:t>
      </w:r>
      <w:r>
        <w:rPr>
          <w:rFonts w:eastAsia="MS Mincho"/>
          <w:noProof/>
          <w:lang w:eastAsia="pt-PT"/>
        </w:rPr>
        <w:fldChar w:fldCharType="begin"/>
      </w:r>
      <w:r>
        <w:rPr>
          <w:rFonts w:eastAsia="MS Mincho"/>
          <w:noProof/>
          <w:lang w:eastAsia="pt-PT"/>
        </w:rPr>
        <w:instrText xml:space="preserve"> REF _Ref365881021 \h </w:instrText>
      </w:r>
      <w:r>
        <w:rPr>
          <w:rFonts w:eastAsia="MS Mincho"/>
          <w:noProof/>
          <w:lang w:eastAsia="pt-PT"/>
        </w:rPr>
      </w:r>
      <w:r>
        <w:rPr>
          <w:rFonts w:eastAsia="MS Mincho"/>
          <w:noProof/>
          <w:lang w:eastAsia="pt-PT"/>
        </w:rPr>
        <w:fldChar w:fldCharType="separate"/>
      </w:r>
      <w:r>
        <w:t xml:space="preserve">Figura </w:t>
      </w:r>
      <w:r>
        <w:rPr>
          <w:noProof/>
        </w:rPr>
        <w:t>1</w:t>
      </w:r>
      <w:r>
        <w:rPr>
          <w:rFonts w:eastAsia="MS Mincho"/>
          <w:noProof/>
          <w:lang w:eastAsia="pt-PT"/>
        </w:rPr>
        <w:fldChar w:fldCharType="end"/>
      </w:r>
      <w:r>
        <w:rPr>
          <w:rFonts w:eastAsia="MS Mincho"/>
          <w:noProof/>
          <w:lang w:eastAsia="pt-PT"/>
        </w:rPr>
        <w:t>;</w:t>
      </w:r>
    </w:p>
    <w:p w:rsidR="00B716D7" w:rsidRPr="00B716D7" w:rsidRDefault="00B716D7" w:rsidP="00B716D7">
      <w:pPr>
        <w:pStyle w:val="PargrafodaLista"/>
        <w:numPr>
          <w:ilvl w:val="0"/>
          <w:numId w:val="19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Ao forçar a consulta por agendamentos. Ver </w:t>
      </w:r>
      <w:r>
        <w:rPr>
          <w:rFonts w:eastAsia="MS Mincho"/>
          <w:noProof/>
          <w:lang w:eastAsia="pt-PT"/>
        </w:rPr>
        <w:fldChar w:fldCharType="begin"/>
      </w:r>
      <w:r>
        <w:rPr>
          <w:rFonts w:eastAsia="MS Mincho"/>
          <w:noProof/>
          <w:lang w:eastAsia="pt-PT"/>
        </w:rPr>
        <w:instrText xml:space="preserve"> REF _Ref365882895 \h </w:instrText>
      </w:r>
      <w:r>
        <w:rPr>
          <w:rFonts w:eastAsia="MS Mincho"/>
          <w:noProof/>
          <w:lang w:eastAsia="pt-PT"/>
        </w:rPr>
      </w:r>
      <w:r>
        <w:rPr>
          <w:rFonts w:eastAsia="MS Mincho"/>
          <w:noProof/>
          <w:lang w:eastAsia="pt-PT"/>
        </w:rPr>
        <w:fldChar w:fldCharType="separate"/>
      </w:r>
      <w:r>
        <w:t xml:space="preserve">Figura </w:t>
      </w:r>
      <w:r>
        <w:rPr>
          <w:noProof/>
        </w:rPr>
        <w:t>4</w:t>
      </w:r>
      <w:r>
        <w:rPr>
          <w:rFonts w:eastAsia="MS Mincho"/>
          <w:noProof/>
          <w:lang w:eastAsia="pt-PT"/>
        </w:rPr>
        <w:fldChar w:fldCharType="end"/>
      </w:r>
      <w:r>
        <w:rPr>
          <w:rFonts w:eastAsia="MS Mincho"/>
          <w:noProof/>
          <w:lang w:eastAsia="pt-PT"/>
        </w:rPr>
        <w:t>.</w:t>
      </w:r>
    </w:p>
    <w:p w:rsidR="004640AA" w:rsidRDefault="004640AA" w:rsidP="003F16A0">
      <w:pPr>
        <w:spacing w:after="0" w:line="240" w:lineRule="auto"/>
        <w:rPr>
          <w:rFonts w:eastAsia="MS Mincho"/>
          <w:noProof/>
          <w:lang w:eastAsia="pt-PT"/>
        </w:rPr>
      </w:pPr>
    </w:p>
    <w:sectPr w:rsidR="004640AA" w:rsidSect="00B77F8D">
      <w:headerReference w:type="even" r:id="rId18"/>
      <w:headerReference w:type="default" r:id="rId19"/>
      <w:footerReference w:type="default" r:id="rId20"/>
      <w:footerReference w:type="first" r:id="rId21"/>
      <w:pgSz w:w="11906" w:h="16838"/>
      <w:pgMar w:top="950" w:right="1440" w:bottom="1440" w:left="1440" w:header="851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0FAE" w:rsidRDefault="006F0FAE" w:rsidP="00325B0B">
      <w:pPr>
        <w:spacing w:after="0" w:line="240" w:lineRule="auto"/>
      </w:pPr>
      <w:r>
        <w:separator/>
      </w:r>
    </w:p>
  </w:endnote>
  <w:endnote w:type="continuationSeparator" w:id="0">
    <w:p w:rsidR="006F0FAE" w:rsidRDefault="006F0FAE" w:rsidP="00325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E43" w:rsidRPr="00535BC8" w:rsidRDefault="00900BE3" w:rsidP="00B142A6">
    <w:pPr>
      <w:pStyle w:val="Rodap"/>
      <w:rPr>
        <w:rFonts w:ascii="Verdana" w:hAnsi="Verdana" w:cs="Tahoma"/>
        <w:color w:val="A6A6A6"/>
        <w:sz w:val="14"/>
      </w:rPr>
    </w:pPr>
    <w:r>
      <w:rPr>
        <w:noProof/>
        <w:lang w:eastAsia="pt-PT"/>
      </w:rPr>
      <w:drawing>
        <wp:anchor distT="0" distB="0" distL="114300" distR="114300" simplePos="0" relativeHeight="251656704" behindDoc="1" locked="0" layoutInCell="1" allowOverlap="1" wp14:anchorId="779CE95B" wp14:editId="59B14CFB">
          <wp:simplePos x="0" y="0"/>
          <wp:positionH relativeFrom="column">
            <wp:posOffset>2856230</wp:posOffset>
          </wp:positionH>
          <wp:positionV relativeFrom="paragraph">
            <wp:posOffset>35560</wp:posOffset>
          </wp:positionV>
          <wp:extent cx="3028950" cy="571500"/>
          <wp:effectExtent l="0" t="0" r="0" b="0"/>
          <wp:wrapNone/>
          <wp:docPr id="12" name="Imagem 12" descr="mor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mora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895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t-PT"/>
      </w:rPr>
      <w:drawing>
        <wp:anchor distT="0" distB="0" distL="114300" distR="114300" simplePos="0" relativeHeight="251655680" behindDoc="1" locked="0" layoutInCell="1" allowOverlap="1" wp14:anchorId="01E31BDE" wp14:editId="00B0CF98">
          <wp:simplePos x="0" y="0"/>
          <wp:positionH relativeFrom="column">
            <wp:posOffset>-723900</wp:posOffset>
          </wp:positionH>
          <wp:positionV relativeFrom="paragraph">
            <wp:posOffset>-2542540</wp:posOffset>
          </wp:positionV>
          <wp:extent cx="542925" cy="3390900"/>
          <wp:effectExtent l="0" t="0" r="9525" b="0"/>
          <wp:wrapNone/>
          <wp:docPr id="11" name="Imagem 11" descr="logos_certificacao_inf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s_certificacao_inf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339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F3427" w:rsidRDefault="009E44B6" w:rsidP="009E44B6">
    <w:pPr>
      <w:pStyle w:val="Rodap"/>
      <w:tabs>
        <w:tab w:val="left" w:pos="5730"/>
      </w:tabs>
      <w:spacing w:before="120"/>
      <w:rPr>
        <w:rFonts w:cs="Tahoma"/>
        <w:i/>
        <w:color w:val="000000"/>
        <w:sz w:val="14"/>
        <w:szCs w:val="14"/>
      </w:rPr>
    </w:pPr>
    <w:r>
      <w:rPr>
        <w:rFonts w:cs="Tahoma"/>
        <w:i/>
        <w:color w:val="000000"/>
        <w:sz w:val="14"/>
        <w:szCs w:val="14"/>
      </w:rPr>
      <w:tab/>
    </w:r>
    <w:r>
      <w:rPr>
        <w:rFonts w:cs="Tahoma"/>
        <w:i/>
        <w:color w:val="000000"/>
        <w:sz w:val="14"/>
        <w:szCs w:val="14"/>
      </w:rPr>
      <w:tab/>
    </w:r>
    <w:r>
      <w:rPr>
        <w:rFonts w:cs="Tahoma"/>
        <w:i/>
        <w:color w:val="000000"/>
        <w:sz w:val="14"/>
        <w:szCs w:val="14"/>
      </w:rPr>
      <w:tab/>
    </w:r>
  </w:p>
  <w:p w:rsidR="00AF3427" w:rsidRDefault="00AF342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</w:p>
  <w:p w:rsidR="00AF3427" w:rsidRPr="00AF3427" w:rsidRDefault="00763104" w:rsidP="00763104">
    <w:pPr>
      <w:pStyle w:val="Rodap"/>
      <w:spacing w:before="120"/>
      <w:jc w:val="center"/>
      <w:rPr>
        <w:rFonts w:cs="Tahoma"/>
        <w:color w:val="000000"/>
        <w:sz w:val="14"/>
        <w:szCs w:val="14"/>
      </w:rPr>
    </w:pPr>
    <w:r w:rsidRPr="00763104">
      <w:rPr>
        <w:rFonts w:cs="Tahoma"/>
        <w:color w:val="000000"/>
        <w:sz w:val="14"/>
        <w:szCs w:val="14"/>
      </w:rPr>
      <w:fldChar w:fldCharType="begin"/>
    </w:r>
    <w:r w:rsidRPr="00763104">
      <w:rPr>
        <w:rFonts w:cs="Tahoma"/>
        <w:color w:val="000000"/>
        <w:sz w:val="14"/>
        <w:szCs w:val="14"/>
      </w:rPr>
      <w:instrText>PAGE   \* MERGEFORMAT</w:instrText>
    </w:r>
    <w:r w:rsidRPr="00763104">
      <w:rPr>
        <w:rFonts w:cs="Tahoma"/>
        <w:color w:val="000000"/>
        <w:sz w:val="14"/>
        <w:szCs w:val="14"/>
      </w:rPr>
      <w:fldChar w:fldCharType="separate"/>
    </w:r>
    <w:r w:rsidR="00F30DB9">
      <w:rPr>
        <w:rFonts w:cs="Tahoma"/>
        <w:noProof/>
        <w:color w:val="000000"/>
        <w:sz w:val="14"/>
        <w:szCs w:val="14"/>
      </w:rPr>
      <w:t>4</w:t>
    </w:r>
    <w:r w:rsidRPr="00763104">
      <w:rPr>
        <w:rFonts w:cs="Tahoma"/>
        <w:color w:val="000000"/>
        <w:sz w:val="14"/>
        <w:szCs w:val="14"/>
      </w:rPr>
      <w:fldChar w:fldCharType="end"/>
    </w:r>
  </w:p>
  <w:p w:rsidR="00AF3427" w:rsidRPr="00535BC8" w:rsidRDefault="001A63C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  <w:r w:rsidRPr="00AF3427">
      <w:rPr>
        <w:rFonts w:cs="Tahoma"/>
        <w:color w:val="000000"/>
        <w:sz w:val="14"/>
        <w:szCs w:val="14"/>
      </w:rPr>
      <w:t>DT-codigoqualidade-0</w:t>
    </w:r>
    <w:r>
      <w:rPr>
        <w:rFonts w:cs="Tahoma"/>
        <w:color w:val="000000"/>
        <w:sz w:val="14"/>
        <w:szCs w:val="14"/>
      </w:rPr>
      <w:t>1</w:t>
    </w:r>
    <w:r w:rsidRPr="00AF3427">
      <w:rPr>
        <w:rFonts w:cs="Tahoma"/>
        <w:color w:val="000000"/>
        <w:sz w:val="14"/>
        <w:szCs w:val="14"/>
      </w:rPr>
      <w:t>1</w:t>
    </w:r>
    <w:r>
      <w:rPr>
        <w:rFonts w:cs="Tahoma"/>
        <w:color w:val="000000"/>
        <w:sz w:val="14"/>
        <w:szCs w:val="14"/>
      </w:rPr>
      <w:t>3</w:t>
    </w:r>
    <w:r w:rsidRPr="00AF3427">
      <w:rPr>
        <w:rFonts w:cs="Tahoma"/>
        <w:color w:val="000000"/>
        <w:sz w:val="14"/>
        <w:szCs w:val="14"/>
      </w:rPr>
      <w:t>.1</w:t>
    </w:r>
  </w:p>
  <w:p w:rsidR="00F05E43" w:rsidRDefault="00F05E43" w:rsidP="009E4431">
    <w:pPr>
      <w:pStyle w:val="Rodap"/>
      <w:jc w:val="center"/>
    </w:pPr>
  </w:p>
  <w:p w:rsidR="00F05E43" w:rsidRDefault="00F05E43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44B6" w:rsidRDefault="009E44B6">
    <w:pPr>
      <w:pStyle w:val="Rodap"/>
      <w:jc w:val="center"/>
    </w:pPr>
  </w:p>
  <w:p w:rsidR="009E44B6" w:rsidRDefault="009E44B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0FAE" w:rsidRDefault="006F0FAE" w:rsidP="00325B0B">
      <w:pPr>
        <w:spacing w:after="0" w:line="240" w:lineRule="auto"/>
      </w:pPr>
      <w:r>
        <w:separator/>
      </w:r>
    </w:p>
  </w:footnote>
  <w:footnote w:type="continuationSeparator" w:id="0">
    <w:p w:rsidR="006F0FAE" w:rsidRDefault="006F0FAE" w:rsidP="00325B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E43" w:rsidRDefault="00F30DB9">
    <w:pPr>
      <w:pStyle w:val="Cabealh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8867492" o:spid="_x0000_s2055" type="#_x0000_t136" style="position:absolute;left:0;text-align:left;margin-left:0;margin-top:0;width:397.65pt;height:238.6pt;rotation:315;z-index:-251656704;mso-position-horizontal:center;mso-position-horizontal-relative:margin;mso-position-vertical:center;mso-position-vertical-relative:margin" o:allowincell="f" fillcolor="#7f7f7f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44B6" w:rsidRDefault="00900BE3" w:rsidP="001A63C7">
    <w:pPr>
      <w:pStyle w:val="Rodap"/>
    </w:pPr>
    <w:r>
      <w:rPr>
        <w:noProof/>
        <w:lang w:eastAsia="pt-PT"/>
      </w:rPr>
      <w:drawing>
        <wp:anchor distT="0" distB="0" distL="114300" distR="114300" simplePos="0" relativeHeight="251658752" behindDoc="1" locked="0" layoutInCell="1" allowOverlap="1" wp14:anchorId="1861BFB5" wp14:editId="79042E95">
          <wp:simplePos x="0" y="0"/>
          <wp:positionH relativeFrom="column">
            <wp:posOffset>0</wp:posOffset>
          </wp:positionH>
          <wp:positionV relativeFrom="paragraph">
            <wp:posOffset>-48895</wp:posOffset>
          </wp:positionV>
          <wp:extent cx="1818640" cy="456565"/>
          <wp:effectExtent l="0" t="0" r="0" b="635"/>
          <wp:wrapNone/>
          <wp:docPr id="16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59" t="36974" r="12155" b="37831"/>
                  <a:stretch>
                    <a:fillRect/>
                  </a:stretch>
                </pic:blipFill>
                <pic:spPr bwMode="auto">
                  <a:xfrm>
                    <a:off x="0" y="0"/>
                    <a:ext cx="1818640" cy="4565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A63C7">
      <w:tab/>
    </w:r>
    <w:r w:rsidR="001A63C7">
      <w:tab/>
    </w:r>
  </w:p>
  <w:p w:rsidR="009E44B6" w:rsidRDefault="009E44B6" w:rsidP="001A63C7">
    <w:pPr>
      <w:pStyle w:val="Rodap"/>
    </w:pPr>
  </w:p>
  <w:p w:rsidR="009E44B6" w:rsidRDefault="009E44B6" w:rsidP="001A63C7">
    <w:pPr>
      <w:pStyle w:val="Rodap"/>
    </w:pPr>
  </w:p>
  <w:p w:rsidR="009E44B6" w:rsidRDefault="009E44B6" w:rsidP="001A63C7">
    <w:pPr>
      <w:pStyle w:val="Rodap"/>
    </w:pPr>
  </w:p>
  <w:p w:rsidR="009E44B6" w:rsidRPr="009E44B6" w:rsidRDefault="008841B3" w:rsidP="009E44B6">
    <w:pPr>
      <w:pStyle w:val="Rodap"/>
      <w:jc w:val="left"/>
      <w:rPr>
        <w:rFonts w:ascii="Verdana" w:hAnsi="Verdana"/>
      </w:rPr>
    </w:pPr>
    <w:r>
      <w:t>ARTSOFT Mobile</w:t>
    </w:r>
    <w:r w:rsidR="001A63C7">
      <w:t xml:space="preserve"> | </w:t>
    </w:r>
    <w:proofErr w:type="spellStart"/>
    <w:r w:rsidR="00B503C8">
      <w:t>APVenda</w:t>
    </w:r>
    <w:proofErr w:type="spellEnd"/>
    <w:r w:rsidR="00B503C8">
      <w:t xml:space="preserve"> 11.10.001</w:t>
    </w:r>
    <w:r w:rsidR="001A63C7" w:rsidRPr="004D252D">
      <w:rPr>
        <w:rFonts w:ascii="Verdana" w:hAnsi="Verdana"/>
      </w:rPr>
      <w:t xml:space="preserve"> </w:t>
    </w:r>
    <w:r w:rsidR="001A63C7" w:rsidRPr="004D252D">
      <w:rPr>
        <w:rFonts w:ascii="Verdana" w:hAnsi="Verdana"/>
      </w:rPr>
      <w:tab/>
    </w:r>
    <w:r w:rsidR="001A63C7" w:rsidRPr="004D252D">
      <w:rPr>
        <w:rFonts w:ascii="Verdana" w:hAnsi="Verdana"/>
      </w:rPr>
      <w:tab/>
    </w:r>
  </w:p>
  <w:p w:rsidR="00F05E43" w:rsidRPr="001A63C7" w:rsidRDefault="00900BE3" w:rsidP="001A63C7">
    <w:pPr>
      <w:pStyle w:val="Cabealho"/>
    </w:pPr>
    <w:r>
      <w:rPr>
        <w:noProof/>
        <w:lang w:eastAsia="pt-PT"/>
      </w:rPr>
      <mc:AlternateContent>
        <mc:Choice Requires="wps">
          <w:drawing>
            <wp:anchor distT="4294967295" distB="4294967295" distL="114300" distR="114300" simplePos="0" relativeHeight="251657728" behindDoc="0" locked="0" layoutInCell="1" allowOverlap="1" wp14:anchorId="23D96E13" wp14:editId="6760823A">
              <wp:simplePos x="0" y="0"/>
              <wp:positionH relativeFrom="column">
                <wp:posOffset>20955</wp:posOffset>
              </wp:positionH>
              <wp:positionV relativeFrom="paragraph">
                <wp:posOffset>40639</wp:posOffset>
              </wp:positionV>
              <wp:extent cx="5736590" cy="0"/>
              <wp:effectExtent l="0" t="0" r="16510" b="19050"/>
              <wp:wrapNone/>
              <wp:docPr id="8" name="AutoShap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3659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round/>
                        <a:headEnd type="none" w="med" len="med"/>
                        <a:tailEnd type="none" w="med" len="med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9" o:spid="_x0000_s1026" type="#_x0000_t32" style="position:absolute;margin-left:1.65pt;margin-top:3.2pt;width:451.7pt;height:0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" strokecolor="windowTex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DE4DB4A"/>
    <w:lvl w:ilvl="0">
      <w:numFmt w:val="bullet"/>
      <w:lvlText w:val="*"/>
      <w:lvlJc w:val="left"/>
    </w:lvl>
  </w:abstractNum>
  <w:abstractNum w:abstractNumId="1">
    <w:nsid w:val="00AB49AE"/>
    <w:multiLevelType w:val="multilevel"/>
    <w:tmpl w:val="A0D0D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181720"/>
    <w:multiLevelType w:val="multilevel"/>
    <w:tmpl w:val="CC765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7E7A75"/>
    <w:multiLevelType w:val="hybridMultilevel"/>
    <w:tmpl w:val="B42225C0"/>
    <w:lvl w:ilvl="0" w:tplc="0816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0"/>
      </w:rPr>
    </w:lvl>
    <w:lvl w:ilvl="1" w:tplc="08160019" w:tentative="1">
      <w:start w:val="1"/>
      <w:numFmt w:val="lowerLetter"/>
      <w:lvlText w:val="%2."/>
      <w:lvlJc w:val="left"/>
      <w:pPr>
        <w:ind w:left="1080" w:hanging="360"/>
      </w:pPr>
    </w:lvl>
    <w:lvl w:ilvl="2" w:tplc="0816001B" w:tentative="1">
      <w:start w:val="1"/>
      <w:numFmt w:val="lowerRoman"/>
      <w:lvlText w:val="%3."/>
      <w:lvlJc w:val="right"/>
      <w:pPr>
        <w:ind w:left="1800" w:hanging="180"/>
      </w:pPr>
    </w:lvl>
    <w:lvl w:ilvl="3" w:tplc="0816000F" w:tentative="1">
      <w:start w:val="1"/>
      <w:numFmt w:val="decimal"/>
      <w:lvlText w:val="%4."/>
      <w:lvlJc w:val="left"/>
      <w:pPr>
        <w:ind w:left="2520" w:hanging="360"/>
      </w:pPr>
    </w:lvl>
    <w:lvl w:ilvl="4" w:tplc="08160019" w:tentative="1">
      <w:start w:val="1"/>
      <w:numFmt w:val="lowerLetter"/>
      <w:lvlText w:val="%5."/>
      <w:lvlJc w:val="left"/>
      <w:pPr>
        <w:ind w:left="3240" w:hanging="360"/>
      </w:pPr>
    </w:lvl>
    <w:lvl w:ilvl="5" w:tplc="0816001B" w:tentative="1">
      <w:start w:val="1"/>
      <w:numFmt w:val="lowerRoman"/>
      <w:lvlText w:val="%6."/>
      <w:lvlJc w:val="right"/>
      <w:pPr>
        <w:ind w:left="3960" w:hanging="180"/>
      </w:pPr>
    </w:lvl>
    <w:lvl w:ilvl="6" w:tplc="0816000F" w:tentative="1">
      <w:start w:val="1"/>
      <w:numFmt w:val="decimal"/>
      <w:lvlText w:val="%7."/>
      <w:lvlJc w:val="left"/>
      <w:pPr>
        <w:ind w:left="4680" w:hanging="360"/>
      </w:pPr>
    </w:lvl>
    <w:lvl w:ilvl="7" w:tplc="08160019" w:tentative="1">
      <w:start w:val="1"/>
      <w:numFmt w:val="lowerLetter"/>
      <w:lvlText w:val="%8."/>
      <w:lvlJc w:val="left"/>
      <w:pPr>
        <w:ind w:left="5400" w:hanging="360"/>
      </w:pPr>
    </w:lvl>
    <w:lvl w:ilvl="8" w:tplc="08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6443DAB"/>
    <w:multiLevelType w:val="multilevel"/>
    <w:tmpl w:val="FCFE6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5E7005"/>
    <w:multiLevelType w:val="multilevel"/>
    <w:tmpl w:val="95402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491864"/>
    <w:multiLevelType w:val="multilevel"/>
    <w:tmpl w:val="DF487590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6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>
    <w:nsid w:val="2CB6017A"/>
    <w:multiLevelType w:val="hybridMultilevel"/>
    <w:tmpl w:val="8F2AA722"/>
    <w:lvl w:ilvl="0" w:tplc="08160017">
      <w:start w:val="1"/>
      <w:numFmt w:val="lowerLetter"/>
      <w:lvlText w:val="%1)"/>
      <w:lvlJc w:val="left"/>
      <w:pPr>
        <w:ind w:left="780" w:hanging="360"/>
      </w:pPr>
    </w:lvl>
    <w:lvl w:ilvl="1" w:tplc="08160019">
      <w:start w:val="1"/>
      <w:numFmt w:val="lowerLetter"/>
      <w:lvlText w:val="%2."/>
      <w:lvlJc w:val="left"/>
      <w:pPr>
        <w:ind w:left="1500" w:hanging="360"/>
      </w:pPr>
    </w:lvl>
    <w:lvl w:ilvl="2" w:tplc="0816001B" w:tentative="1">
      <w:start w:val="1"/>
      <w:numFmt w:val="lowerRoman"/>
      <w:lvlText w:val="%3."/>
      <w:lvlJc w:val="right"/>
      <w:pPr>
        <w:ind w:left="2220" w:hanging="180"/>
      </w:pPr>
    </w:lvl>
    <w:lvl w:ilvl="3" w:tplc="0816000F" w:tentative="1">
      <w:start w:val="1"/>
      <w:numFmt w:val="decimal"/>
      <w:lvlText w:val="%4."/>
      <w:lvlJc w:val="left"/>
      <w:pPr>
        <w:ind w:left="2940" w:hanging="360"/>
      </w:pPr>
    </w:lvl>
    <w:lvl w:ilvl="4" w:tplc="08160019" w:tentative="1">
      <w:start w:val="1"/>
      <w:numFmt w:val="lowerLetter"/>
      <w:lvlText w:val="%5."/>
      <w:lvlJc w:val="left"/>
      <w:pPr>
        <w:ind w:left="3660" w:hanging="360"/>
      </w:pPr>
    </w:lvl>
    <w:lvl w:ilvl="5" w:tplc="0816001B" w:tentative="1">
      <w:start w:val="1"/>
      <w:numFmt w:val="lowerRoman"/>
      <w:lvlText w:val="%6."/>
      <w:lvlJc w:val="right"/>
      <w:pPr>
        <w:ind w:left="4380" w:hanging="180"/>
      </w:pPr>
    </w:lvl>
    <w:lvl w:ilvl="6" w:tplc="0816000F" w:tentative="1">
      <w:start w:val="1"/>
      <w:numFmt w:val="decimal"/>
      <w:lvlText w:val="%7."/>
      <w:lvlJc w:val="left"/>
      <w:pPr>
        <w:ind w:left="5100" w:hanging="360"/>
      </w:pPr>
    </w:lvl>
    <w:lvl w:ilvl="7" w:tplc="08160019" w:tentative="1">
      <w:start w:val="1"/>
      <w:numFmt w:val="lowerLetter"/>
      <w:lvlText w:val="%8."/>
      <w:lvlJc w:val="left"/>
      <w:pPr>
        <w:ind w:left="5820" w:hanging="360"/>
      </w:pPr>
    </w:lvl>
    <w:lvl w:ilvl="8" w:tplc="08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3A4D4887"/>
    <w:multiLevelType w:val="hybridMultilevel"/>
    <w:tmpl w:val="AEB4BFA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70429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lang w:val="en-US"/>
      </w:rPr>
    </w:lvl>
    <w:lvl w:ilvl="2" w:tplc="0816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4" w:tplc="08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01B144F"/>
    <w:multiLevelType w:val="hybridMultilevel"/>
    <w:tmpl w:val="B95CB38C"/>
    <w:lvl w:ilvl="0" w:tplc="7A0454E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EA8117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6B8B30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8613F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B2A4E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6EE0B8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5385F8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50AB5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2E427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424B060B"/>
    <w:multiLevelType w:val="hybridMultilevel"/>
    <w:tmpl w:val="002613BE"/>
    <w:lvl w:ilvl="0" w:tplc="0816000F">
      <w:start w:val="1"/>
      <w:numFmt w:val="decimal"/>
      <w:lvlText w:val="%1."/>
      <w:lvlJc w:val="left"/>
      <w:pPr>
        <w:ind w:left="644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4E1E09"/>
    <w:multiLevelType w:val="multilevel"/>
    <w:tmpl w:val="EDF0D8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8CD3389"/>
    <w:multiLevelType w:val="hybridMultilevel"/>
    <w:tmpl w:val="B8ECA840"/>
    <w:lvl w:ilvl="0" w:tplc="08160017">
      <w:start w:val="1"/>
      <w:numFmt w:val="lowerLetter"/>
      <w:lvlText w:val="%1)"/>
      <w:lvlJc w:val="left"/>
      <w:pPr>
        <w:ind w:left="780" w:hanging="360"/>
      </w:pPr>
    </w:lvl>
    <w:lvl w:ilvl="1" w:tplc="08160019" w:tentative="1">
      <w:start w:val="1"/>
      <w:numFmt w:val="lowerLetter"/>
      <w:lvlText w:val="%2."/>
      <w:lvlJc w:val="left"/>
      <w:pPr>
        <w:ind w:left="1500" w:hanging="360"/>
      </w:pPr>
    </w:lvl>
    <w:lvl w:ilvl="2" w:tplc="0816001B" w:tentative="1">
      <w:start w:val="1"/>
      <w:numFmt w:val="lowerRoman"/>
      <w:lvlText w:val="%3."/>
      <w:lvlJc w:val="right"/>
      <w:pPr>
        <w:ind w:left="2220" w:hanging="180"/>
      </w:pPr>
    </w:lvl>
    <w:lvl w:ilvl="3" w:tplc="0816000F" w:tentative="1">
      <w:start w:val="1"/>
      <w:numFmt w:val="decimal"/>
      <w:lvlText w:val="%4."/>
      <w:lvlJc w:val="left"/>
      <w:pPr>
        <w:ind w:left="2940" w:hanging="360"/>
      </w:pPr>
    </w:lvl>
    <w:lvl w:ilvl="4" w:tplc="08160019" w:tentative="1">
      <w:start w:val="1"/>
      <w:numFmt w:val="lowerLetter"/>
      <w:lvlText w:val="%5."/>
      <w:lvlJc w:val="left"/>
      <w:pPr>
        <w:ind w:left="3660" w:hanging="360"/>
      </w:pPr>
    </w:lvl>
    <w:lvl w:ilvl="5" w:tplc="0816001B" w:tentative="1">
      <w:start w:val="1"/>
      <w:numFmt w:val="lowerRoman"/>
      <w:lvlText w:val="%6."/>
      <w:lvlJc w:val="right"/>
      <w:pPr>
        <w:ind w:left="4380" w:hanging="180"/>
      </w:pPr>
    </w:lvl>
    <w:lvl w:ilvl="6" w:tplc="0816000F" w:tentative="1">
      <w:start w:val="1"/>
      <w:numFmt w:val="decimal"/>
      <w:lvlText w:val="%7."/>
      <w:lvlJc w:val="left"/>
      <w:pPr>
        <w:ind w:left="5100" w:hanging="360"/>
      </w:pPr>
    </w:lvl>
    <w:lvl w:ilvl="7" w:tplc="08160019" w:tentative="1">
      <w:start w:val="1"/>
      <w:numFmt w:val="lowerLetter"/>
      <w:lvlText w:val="%8."/>
      <w:lvlJc w:val="left"/>
      <w:pPr>
        <w:ind w:left="5820" w:hanging="360"/>
      </w:pPr>
    </w:lvl>
    <w:lvl w:ilvl="8" w:tplc="08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3">
    <w:nsid w:val="52EB4E6C"/>
    <w:multiLevelType w:val="hybridMultilevel"/>
    <w:tmpl w:val="E6447122"/>
    <w:lvl w:ilvl="0" w:tplc="92C6549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83F3989"/>
    <w:multiLevelType w:val="hybridMultilevel"/>
    <w:tmpl w:val="D5860262"/>
    <w:lvl w:ilvl="0" w:tplc="08160017">
      <w:start w:val="1"/>
      <w:numFmt w:val="lowerLetter"/>
      <w:lvlText w:val="%1)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C0165FE"/>
    <w:multiLevelType w:val="hybridMultilevel"/>
    <w:tmpl w:val="C1A682D4"/>
    <w:lvl w:ilvl="0" w:tplc="0816000F">
      <w:start w:val="1"/>
      <w:numFmt w:val="decimal"/>
      <w:lvlText w:val="%1."/>
      <w:lvlJc w:val="left"/>
      <w:pPr>
        <w:ind w:left="360" w:hanging="360"/>
      </w:pPr>
    </w:lvl>
    <w:lvl w:ilvl="1" w:tplc="08160019" w:tentative="1">
      <w:start w:val="1"/>
      <w:numFmt w:val="lowerLetter"/>
      <w:lvlText w:val="%2."/>
      <w:lvlJc w:val="left"/>
      <w:pPr>
        <w:ind w:left="1156" w:hanging="360"/>
      </w:pPr>
    </w:lvl>
    <w:lvl w:ilvl="2" w:tplc="0816001B" w:tentative="1">
      <w:start w:val="1"/>
      <w:numFmt w:val="lowerRoman"/>
      <w:lvlText w:val="%3."/>
      <w:lvlJc w:val="right"/>
      <w:pPr>
        <w:ind w:left="1876" w:hanging="180"/>
      </w:pPr>
    </w:lvl>
    <w:lvl w:ilvl="3" w:tplc="0816000F" w:tentative="1">
      <w:start w:val="1"/>
      <w:numFmt w:val="decimal"/>
      <w:lvlText w:val="%4."/>
      <w:lvlJc w:val="left"/>
      <w:pPr>
        <w:ind w:left="2596" w:hanging="360"/>
      </w:pPr>
    </w:lvl>
    <w:lvl w:ilvl="4" w:tplc="08160019" w:tentative="1">
      <w:start w:val="1"/>
      <w:numFmt w:val="lowerLetter"/>
      <w:lvlText w:val="%5."/>
      <w:lvlJc w:val="left"/>
      <w:pPr>
        <w:ind w:left="3316" w:hanging="360"/>
      </w:pPr>
    </w:lvl>
    <w:lvl w:ilvl="5" w:tplc="0816001B" w:tentative="1">
      <w:start w:val="1"/>
      <w:numFmt w:val="lowerRoman"/>
      <w:lvlText w:val="%6."/>
      <w:lvlJc w:val="right"/>
      <w:pPr>
        <w:ind w:left="4036" w:hanging="180"/>
      </w:pPr>
    </w:lvl>
    <w:lvl w:ilvl="6" w:tplc="0816000F" w:tentative="1">
      <w:start w:val="1"/>
      <w:numFmt w:val="decimal"/>
      <w:lvlText w:val="%7."/>
      <w:lvlJc w:val="left"/>
      <w:pPr>
        <w:ind w:left="4756" w:hanging="360"/>
      </w:pPr>
    </w:lvl>
    <w:lvl w:ilvl="7" w:tplc="08160019" w:tentative="1">
      <w:start w:val="1"/>
      <w:numFmt w:val="lowerLetter"/>
      <w:lvlText w:val="%8."/>
      <w:lvlJc w:val="left"/>
      <w:pPr>
        <w:ind w:left="5476" w:hanging="360"/>
      </w:pPr>
    </w:lvl>
    <w:lvl w:ilvl="8" w:tplc="0816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6">
    <w:nsid w:val="621467DE"/>
    <w:multiLevelType w:val="hybridMultilevel"/>
    <w:tmpl w:val="E5E4191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E917781"/>
    <w:multiLevelType w:val="hybridMultilevel"/>
    <w:tmpl w:val="CD26A02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D24489"/>
    <w:multiLevelType w:val="hybridMultilevel"/>
    <w:tmpl w:val="84BED9A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18"/>
        </w:rPr>
      </w:lvl>
    </w:lvlOverride>
  </w:num>
  <w:num w:numId="2">
    <w:abstractNumId w:val="8"/>
  </w:num>
  <w:num w:numId="3">
    <w:abstractNumId w:val="1"/>
  </w:num>
  <w:num w:numId="4">
    <w:abstractNumId w:val="2"/>
  </w:num>
  <w:num w:numId="5">
    <w:abstractNumId w:val="11"/>
  </w:num>
  <w:num w:numId="6">
    <w:abstractNumId w:val="5"/>
  </w:num>
  <w:num w:numId="7">
    <w:abstractNumId w:val="4"/>
  </w:num>
  <w:num w:numId="8">
    <w:abstractNumId w:val="18"/>
  </w:num>
  <w:num w:numId="9">
    <w:abstractNumId w:val="10"/>
  </w:num>
  <w:num w:numId="10">
    <w:abstractNumId w:val="15"/>
  </w:num>
  <w:num w:numId="11">
    <w:abstractNumId w:val="6"/>
  </w:num>
  <w:num w:numId="12">
    <w:abstractNumId w:val="13"/>
  </w:num>
  <w:num w:numId="13">
    <w:abstractNumId w:val="9"/>
  </w:num>
  <w:num w:numId="14">
    <w:abstractNumId w:val="3"/>
  </w:num>
  <w:num w:numId="15">
    <w:abstractNumId w:val="17"/>
  </w:num>
  <w:num w:numId="16">
    <w:abstractNumId w:val="12"/>
  </w:num>
  <w:num w:numId="17">
    <w:abstractNumId w:val="14"/>
  </w:num>
  <w:num w:numId="18">
    <w:abstractNumId w:val="7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spelling="clean" w:grammar="clean"/>
  <w:attachedTemplate r:id="rId1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7B98"/>
    <w:rsid w:val="00000650"/>
    <w:rsid w:val="00001690"/>
    <w:rsid w:val="00001755"/>
    <w:rsid w:val="00003A8A"/>
    <w:rsid w:val="00003C31"/>
    <w:rsid w:val="00003D52"/>
    <w:rsid w:val="0000622D"/>
    <w:rsid w:val="000063AE"/>
    <w:rsid w:val="00007985"/>
    <w:rsid w:val="00011289"/>
    <w:rsid w:val="00013A03"/>
    <w:rsid w:val="00022CE5"/>
    <w:rsid w:val="00023065"/>
    <w:rsid w:val="000230F9"/>
    <w:rsid w:val="000240A6"/>
    <w:rsid w:val="0002508F"/>
    <w:rsid w:val="00026F08"/>
    <w:rsid w:val="0003117F"/>
    <w:rsid w:val="0003353F"/>
    <w:rsid w:val="00033D93"/>
    <w:rsid w:val="00036396"/>
    <w:rsid w:val="00037772"/>
    <w:rsid w:val="00037B10"/>
    <w:rsid w:val="00041645"/>
    <w:rsid w:val="000425AA"/>
    <w:rsid w:val="000437F2"/>
    <w:rsid w:val="00044A35"/>
    <w:rsid w:val="000450E2"/>
    <w:rsid w:val="00050D8B"/>
    <w:rsid w:val="00051451"/>
    <w:rsid w:val="0005317B"/>
    <w:rsid w:val="00053D56"/>
    <w:rsid w:val="00062123"/>
    <w:rsid w:val="000621FA"/>
    <w:rsid w:val="000626A1"/>
    <w:rsid w:val="00063C96"/>
    <w:rsid w:val="0006483E"/>
    <w:rsid w:val="00065AFC"/>
    <w:rsid w:val="00074934"/>
    <w:rsid w:val="00076FB2"/>
    <w:rsid w:val="000810F1"/>
    <w:rsid w:val="000826B4"/>
    <w:rsid w:val="000829D7"/>
    <w:rsid w:val="00083853"/>
    <w:rsid w:val="0008450E"/>
    <w:rsid w:val="000845FC"/>
    <w:rsid w:val="000854AB"/>
    <w:rsid w:val="000871BD"/>
    <w:rsid w:val="0008750D"/>
    <w:rsid w:val="00090273"/>
    <w:rsid w:val="000902F3"/>
    <w:rsid w:val="000912C2"/>
    <w:rsid w:val="00093192"/>
    <w:rsid w:val="000932B1"/>
    <w:rsid w:val="0009469C"/>
    <w:rsid w:val="00094C3D"/>
    <w:rsid w:val="00094EC7"/>
    <w:rsid w:val="000A01D2"/>
    <w:rsid w:val="000A3BDB"/>
    <w:rsid w:val="000A5101"/>
    <w:rsid w:val="000A63A2"/>
    <w:rsid w:val="000B2364"/>
    <w:rsid w:val="000B2B64"/>
    <w:rsid w:val="000B32D8"/>
    <w:rsid w:val="000B426D"/>
    <w:rsid w:val="000B6920"/>
    <w:rsid w:val="000B7906"/>
    <w:rsid w:val="000C2EF8"/>
    <w:rsid w:val="000C338E"/>
    <w:rsid w:val="000C533C"/>
    <w:rsid w:val="000C6AE3"/>
    <w:rsid w:val="000C7C7F"/>
    <w:rsid w:val="000C7D45"/>
    <w:rsid w:val="000C7F7D"/>
    <w:rsid w:val="000D085C"/>
    <w:rsid w:val="000D4FE2"/>
    <w:rsid w:val="000D5D81"/>
    <w:rsid w:val="000D747D"/>
    <w:rsid w:val="000E049D"/>
    <w:rsid w:val="000E0A7E"/>
    <w:rsid w:val="000E547A"/>
    <w:rsid w:val="000E5A9C"/>
    <w:rsid w:val="000F0FF8"/>
    <w:rsid w:val="000F2CE8"/>
    <w:rsid w:val="000F2D1E"/>
    <w:rsid w:val="000F567F"/>
    <w:rsid w:val="000F6D4E"/>
    <w:rsid w:val="000F72CD"/>
    <w:rsid w:val="000F7A51"/>
    <w:rsid w:val="001000D5"/>
    <w:rsid w:val="0010102C"/>
    <w:rsid w:val="00102943"/>
    <w:rsid w:val="00102FA5"/>
    <w:rsid w:val="00103E0E"/>
    <w:rsid w:val="001045CA"/>
    <w:rsid w:val="001077DA"/>
    <w:rsid w:val="001105C0"/>
    <w:rsid w:val="00111E36"/>
    <w:rsid w:val="001124BC"/>
    <w:rsid w:val="00113ECF"/>
    <w:rsid w:val="0011571B"/>
    <w:rsid w:val="00120136"/>
    <w:rsid w:val="001201E9"/>
    <w:rsid w:val="00121252"/>
    <w:rsid w:val="00124FBC"/>
    <w:rsid w:val="0012513A"/>
    <w:rsid w:val="0012568D"/>
    <w:rsid w:val="00125744"/>
    <w:rsid w:val="00127E90"/>
    <w:rsid w:val="00130936"/>
    <w:rsid w:val="00134BEA"/>
    <w:rsid w:val="001353F1"/>
    <w:rsid w:val="001355DE"/>
    <w:rsid w:val="00135FB7"/>
    <w:rsid w:val="0013762C"/>
    <w:rsid w:val="001404A9"/>
    <w:rsid w:val="00143468"/>
    <w:rsid w:val="001443ED"/>
    <w:rsid w:val="00145A06"/>
    <w:rsid w:val="00145A74"/>
    <w:rsid w:val="00145C8F"/>
    <w:rsid w:val="00146045"/>
    <w:rsid w:val="001505B2"/>
    <w:rsid w:val="00150BE7"/>
    <w:rsid w:val="001542A9"/>
    <w:rsid w:val="00154B6C"/>
    <w:rsid w:val="00154C8B"/>
    <w:rsid w:val="001550F0"/>
    <w:rsid w:val="00155C48"/>
    <w:rsid w:val="001566C4"/>
    <w:rsid w:val="0015756C"/>
    <w:rsid w:val="00162EBC"/>
    <w:rsid w:val="001638A6"/>
    <w:rsid w:val="00167002"/>
    <w:rsid w:val="00170DE9"/>
    <w:rsid w:val="00171133"/>
    <w:rsid w:val="00171DAD"/>
    <w:rsid w:val="001737EA"/>
    <w:rsid w:val="001757B9"/>
    <w:rsid w:val="001776ED"/>
    <w:rsid w:val="001801A6"/>
    <w:rsid w:val="001808F3"/>
    <w:rsid w:val="0018260E"/>
    <w:rsid w:val="00184B8D"/>
    <w:rsid w:val="0018553C"/>
    <w:rsid w:val="00185601"/>
    <w:rsid w:val="00185AF6"/>
    <w:rsid w:val="00187049"/>
    <w:rsid w:val="00190399"/>
    <w:rsid w:val="001908D9"/>
    <w:rsid w:val="00192153"/>
    <w:rsid w:val="0019421B"/>
    <w:rsid w:val="001947B3"/>
    <w:rsid w:val="00197540"/>
    <w:rsid w:val="001A0BB0"/>
    <w:rsid w:val="001A3304"/>
    <w:rsid w:val="001A4D31"/>
    <w:rsid w:val="001A63C7"/>
    <w:rsid w:val="001A74B2"/>
    <w:rsid w:val="001A773A"/>
    <w:rsid w:val="001A7D1C"/>
    <w:rsid w:val="001B1CB2"/>
    <w:rsid w:val="001B30D1"/>
    <w:rsid w:val="001B383D"/>
    <w:rsid w:val="001B4AFF"/>
    <w:rsid w:val="001B4C93"/>
    <w:rsid w:val="001B5859"/>
    <w:rsid w:val="001C5AC4"/>
    <w:rsid w:val="001D0A0F"/>
    <w:rsid w:val="001D0BA2"/>
    <w:rsid w:val="001D0D33"/>
    <w:rsid w:val="001D19A4"/>
    <w:rsid w:val="001D2023"/>
    <w:rsid w:val="001D2732"/>
    <w:rsid w:val="001D6A68"/>
    <w:rsid w:val="001E28BD"/>
    <w:rsid w:val="001E500F"/>
    <w:rsid w:val="001E5E50"/>
    <w:rsid w:val="001F1629"/>
    <w:rsid w:val="001F187E"/>
    <w:rsid w:val="001F18F0"/>
    <w:rsid w:val="001F4220"/>
    <w:rsid w:val="001F498A"/>
    <w:rsid w:val="001F4DF9"/>
    <w:rsid w:val="001F5B9C"/>
    <w:rsid w:val="0020153B"/>
    <w:rsid w:val="0020184C"/>
    <w:rsid w:val="00201EA4"/>
    <w:rsid w:val="00201F05"/>
    <w:rsid w:val="00203F9E"/>
    <w:rsid w:val="0020571D"/>
    <w:rsid w:val="0021226C"/>
    <w:rsid w:val="002134C4"/>
    <w:rsid w:val="00214608"/>
    <w:rsid w:val="002176FA"/>
    <w:rsid w:val="0021775B"/>
    <w:rsid w:val="00217D74"/>
    <w:rsid w:val="00220356"/>
    <w:rsid w:val="00221596"/>
    <w:rsid w:val="00222461"/>
    <w:rsid w:val="00222740"/>
    <w:rsid w:val="00223B2E"/>
    <w:rsid w:val="00224589"/>
    <w:rsid w:val="00226991"/>
    <w:rsid w:val="00230F63"/>
    <w:rsid w:val="002318CC"/>
    <w:rsid w:val="0023240F"/>
    <w:rsid w:val="002331BF"/>
    <w:rsid w:val="00235C8C"/>
    <w:rsid w:val="0023683E"/>
    <w:rsid w:val="00236A38"/>
    <w:rsid w:val="002402DA"/>
    <w:rsid w:val="002405A2"/>
    <w:rsid w:val="00244951"/>
    <w:rsid w:val="00244CF0"/>
    <w:rsid w:val="002522D1"/>
    <w:rsid w:val="00252471"/>
    <w:rsid w:val="002538B9"/>
    <w:rsid w:val="00254821"/>
    <w:rsid w:val="002554C4"/>
    <w:rsid w:val="00255977"/>
    <w:rsid w:val="00257E0E"/>
    <w:rsid w:val="00260CCA"/>
    <w:rsid w:val="00260D6E"/>
    <w:rsid w:val="00264095"/>
    <w:rsid w:val="00270987"/>
    <w:rsid w:val="002709CE"/>
    <w:rsid w:val="00272020"/>
    <w:rsid w:val="00272CD5"/>
    <w:rsid w:val="002730E1"/>
    <w:rsid w:val="002736EA"/>
    <w:rsid w:val="00273ACD"/>
    <w:rsid w:val="00274B81"/>
    <w:rsid w:val="00280707"/>
    <w:rsid w:val="00280D11"/>
    <w:rsid w:val="00281037"/>
    <w:rsid w:val="00281785"/>
    <w:rsid w:val="0028341E"/>
    <w:rsid w:val="00284585"/>
    <w:rsid w:val="00284A5D"/>
    <w:rsid w:val="00285330"/>
    <w:rsid w:val="00286C2B"/>
    <w:rsid w:val="00286E05"/>
    <w:rsid w:val="002879EA"/>
    <w:rsid w:val="00292D20"/>
    <w:rsid w:val="002977AA"/>
    <w:rsid w:val="002A09A4"/>
    <w:rsid w:val="002A378D"/>
    <w:rsid w:val="002A62C3"/>
    <w:rsid w:val="002A6A0E"/>
    <w:rsid w:val="002B2804"/>
    <w:rsid w:val="002B4887"/>
    <w:rsid w:val="002B768E"/>
    <w:rsid w:val="002C02DD"/>
    <w:rsid w:val="002C12DB"/>
    <w:rsid w:val="002C13BC"/>
    <w:rsid w:val="002C25E1"/>
    <w:rsid w:val="002C2E95"/>
    <w:rsid w:val="002C321E"/>
    <w:rsid w:val="002C3424"/>
    <w:rsid w:val="002C450B"/>
    <w:rsid w:val="002D11FA"/>
    <w:rsid w:val="002D1F42"/>
    <w:rsid w:val="002D3DEF"/>
    <w:rsid w:val="002D4427"/>
    <w:rsid w:val="002D59A1"/>
    <w:rsid w:val="002E1BB5"/>
    <w:rsid w:val="002E3CBF"/>
    <w:rsid w:val="002E491C"/>
    <w:rsid w:val="002E6D45"/>
    <w:rsid w:val="002F1D5B"/>
    <w:rsid w:val="002F720C"/>
    <w:rsid w:val="002F7E97"/>
    <w:rsid w:val="00304990"/>
    <w:rsid w:val="00305396"/>
    <w:rsid w:val="003053CE"/>
    <w:rsid w:val="0030557A"/>
    <w:rsid w:val="00307102"/>
    <w:rsid w:val="00307315"/>
    <w:rsid w:val="00311FAB"/>
    <w:rsid w:val="00314539"/>
    <w:rsid w:val="00317757"/>
    <w:rsid w:val="00323006"/>
    <w:rsid w:val="00323474"/>
    <w:rsid w:val="00324BE8"/>
    <w:rsid w:val="0032569D"/>
    <w:rsid w:val="00325B0B"/>
    <w:rsid w:val="00327A12"/>
    <w:rsid w:val="0033146F"/>
    <w:rsid w:val="00331FB0"/>
    <w:rsid w:val="003321B9"/>
    <w:rsid w:val="00333AC9"/>
    <w:rsid w:val="00333FC8"/>
    <w:rsid w:val="00335216"/>
    <w:rsid w:val="003353C7"/>
    <w:rsid w:val="00335D38"/>
    <w:rsid w:val="00340233"/>
    <w:rsid w:val="00340C0D"/>
    <w:rsid w:val="00340D2D"/>
    <w:rsid w:val="0034211B"/>
    <w:rsid w:val="00342F73"/>
    <w:rsid w:val="0034371D"/>
    <w:rsid w:val="00344159"/>
    <w:rsid w:val="00345041"/>
    <w:rsid w:val="00350152"/>
    <w:rsid w:val="003516BC"/>
    <w:rsid w:val="003537F1"/>
    <w:rsid w:val="003542F9"/>
    <w:rsid w:val="003572F6"/>
    <w:rsid w:val="00361CF1"/>
    <w:rsid w:val="00363AAE"/>
    <w:rsid w:val="00363AF3"/>
    <w:rsid w:val="00366D3F"/>
    <w:rsid w:val="00372A9C"/>
    <w:rsid w:val="00373B05"/>
    <w:rsid w:val="00374AC9"/>
    <w:rsid w:val="00375411"/>
    <w:rsid w:val="00376C92"/>
    <w:rsid w:val="00377B8E"/>
    <w:rsid w:val="00381079"/>
    <w:rsid w:val="0038144B"/>
    <w:rsid w:val="003817BD"/>
    <w:rsid w:val="00381AC2"/>
    <w:rsid w:val="00384AE7"/>
    <w:rsid w:val="003855D9"/>
    <w:rsid w:val="00391B26"/>
    <w:rsid w:val="00391DBB"/>
    <w:rsid w:val="00391F80"/>
    <w:rsid w:val="00394057"/>
    <w:rsid w:val="00394085"/>
    <w:rsid w:val="003949E8"/>
    <w:rsid w:val="00395563"/>
    <w:rsid w:val="003959CC"/>
    <w:rsid w:val="00396A6B"/>
    <w:rsid w:val="003A0181"/>
    <w:rsid w:val="003A12D9"/>
    <w:rsid w:val="003A2074"/>
    <w:rsid w:val="003A21AF"/>
    <w:rsid w:val="003A2E26"/>
    <w:rsid w:val="003A2E38"/>
    <w:rsid w:val="003A414A"/>
    <w:rsid w:val="003A7929"/>
    <w:rsid w:val="003A7AEA"/>
    <w:rsid w:val="003A7F0A"/>
    <w:rsid w:val="003B0221"/>
    <w:rsid w:val="003B2247"/>
    <w:rsid w:val="003B42F5"/>
    <w:rsid w:val="003B4AC0"/>
    <w:rsid w:val="003B4CDE"/>
    <w:rsid w:val="003B5B9E"/>
    <w:rsid w:val="003B7A33"/>
    <w:rsid w:val="003C001B"/>
    <w:rsid w:val="003C1EFF"/>
    <w:rsid w:val="003C2CAA"/>
    <w:rsid w:val="003C35EE"/>
    <w:rsid w:val="003C5B7F"/>
    <w:rsid w:val="003C653B"/>
    <w:rsid w:val="003D121D"/>
    <w:rsid w:val="003D1575"/>
    <w:rsid w:val="003D22B1"/>
    <w:rsid w:val="003D36BA"/>
    <w:rsid w:val="003D5D69"/>
    <w:rsid w:val="003D7C62"/>
    <w:rsid w:val="003E0306"/>
    <w:rsid w:val="003E0C56"/>
    <w:rsid w:val="003E1162"/>
    <w:rsid w:val="003E346B"/>
    <w:rsid w:val="003E3ADF"/>
    <w:rsid w:val="003E4E35"/>
    <w:rsid w:val="003E556B"/>
    <w:rsid w:val="003E5AFD"/>
    <w:rsid w:val="003E5D65"/>
    <w:rsid w:val="003E5E33"/>
    <w:rsid w:val="003E6016"/>
    <w:rsid w:val="003E692C"/>
    <w:rsid w:val="003E70F0"/>
    <w:rsid w:val="003E7E6C"/>
    <w:rsid w:val="003E7F93"/>
    <w:rsid w:val="003F16A0"/>
    <w:rsid w:val="003F6695"/>
    <w:rsid w:val="003F7257"/>
    <w:rsid w:val="004033D2"/>
    <w:rsid w:val="00407447"/>
    <w:rsid w:val="00407492"/>
    <w:rsid w:val="0041224D"/>
    <w:rsid w:val="00414273"/>
    <w:rsid w:val="00417418"/>
    <w:rsid w:val="00420E1E"/>
    <w:rsid w:val="00421387"/>
    <w:rsid w:val="00421B97"/>
    <w:rsid w:val="00421CED"/>
    <w:rsid w:val="004243FD"/>
    <w:rsid w:val="004262E7"/>
    <w:rsid w:val="00426583"/>
    <w:rsid w:val="0043166F"/>
    <w:rsid w:val="00431BE6"/>
    <w:rsid w:val="00433822"/>
    <w:rsid w:val="0043417F"/>
    <w:rsid w:val="00440F3F"/>
    <w:rsid w:val="0044135B"/>
    <w:rsid w:val="00442772"/>
    <w:rsid w:val="00443E0A"/>
    <w:rsid w:val="00445F6A"/>
    <w:rsid w:val="00446266"/>
    <w:rsid w:val="00446A0D"/>
    <w:rsid w:val="00446FE7"/>
    <w:rsid w:val="00452FCB"/>
    <w:rsid w:val="00453290"/>
    <w:rsid w:val="00453A23"/>
    <w:rsid w:val="004560CD"/>
    <w:rsid w:val="00457617"/>
    <w:rsid w:val="0046227A"/>
    <w:rsid w:val="004640AA"/>
    <w:rsid w:val="00464EC1"/>
    <w:rsid w:val="004652C8"/>
    <w:rsid w:val="004670A0"/>
    <w:rsid w:val="0047212B"/>
    <w:rsid w:val="00474447"/>
    <w:rsid w:val="00477FB1"/>
    <w:rsid w:val="004836D3"/>
    <w:rsid w:val="004853B9"/>
    <w:rsid w:val="00485D2E"/>
    <w:rsid w:val="00487B98"/>
    <w:rsid w:val="0049005D"/>
    <w:rsid w:val="00491EA4"/>
    <w:rsid w:val="00494436"/>
    <w:rsid w:val="00494EF2"/>
    <w:rsid w:val="004974C0"/>
    <w:rsid w:val="00497D90"/>
    <w:rsid w:val="004A11DC"/>
    <w:rsid w:val="004A246F"/>
    <w:rsid w:val="004A29E0"/>
    <w:rsid w:val="004A7ADD"/>
    <w:rsid w:val="004B0079"/>
    <w:rsid w:val="004B1119"/>
    <w:rsid w:val="004B26BB"/>
    <w:rsid w:val="004B4093"/>
    <w:rsid w:val="004B52EE"/>
    <w:rsid w:val="004B5CF8"/>
    <w:rsid w:val="004B63AE"/>
    <w:rsid w:val="004C1628"/>
    <w:rsid w:val="004C1B7D"/>
    <w:rsid w:val="004C37BD"/>
    <w:rsid w:val="004C4ED7"/>
    <w:rsid w:val="004C57A3"/>
    <w:rsid w:val="004C59D1"/>
    <w:rsid w:val="004C70CA"/>
    <w:rsid w:val="004D165D"/>
    <w:rsid w:val="004D225B"/>
    <w:rsid w:val="004D23E1"/>
    <w:rsid w:val="004D252D"/>
    <w:rsid w:val="004D3434"/>
    <w:rsid w:val="004D566B"/>
    <w:rsid w:val="004E00E1"/>
    <w:rsid w:val="004E3798"/>
    <w:rsid w:val="004E3D9A"/>
    <w:rsid w:val="004E4466"/>
    <w:rsid w:val="004E4D44"/>
    <w:rsid w:val="004E557F"/>
    <w:rsid w:val="004E5A5B"/>
    <w:rsid w:val="004E766E"/>
    <w:rsid w:val="004F06D7"/>
    <w:rsid w:val="004F0F7E"/>
    <w:rsid w:val="004F7986"/>
    <w:rsid w:val="00500ABB"/>
    <w:rsid w:val="005010B4"/>
    <w:rsid w:val="0050424D"/>
    <w:rsid w:val="00505115"/>
    <w:rsid w:val="00506916"/>
    <w:rsid w:val="00512A68"/>
    <w:rsid w:val="0051379F"/>
    <w:rsid w:val="00515826"/>
    <w:rsid w:val="00515D1A"/>
    <w:rsid w:val="0051762D"/>
    <w:rsid w:val="00517EAA"/>
    <w:rsid w:val="0052041C"/>
    <w:rsid w:val="00520951"/>
    <w:rsid w:val="00522606"/>
    <w:rsid w:val="00523BBE"/>
    <w:rsid w:val="00524843"/>
    <w:rsid w:val="00525210"/>
    <w:rsid w:val="00525CAE"/>
    <w:rsid w:val="0052608E"/>
    <w:rsid w:val="005279DD"/>
    <w:rsid w:val="00527E47"/>
    <w:rsid w:val="00530D88"/>
    <w:rsid w:val="00530F93"/>
    <w:rsid w:val="00531E9E"/>
    <w:rsid w:val="00533E5D"/>
    <w:rsid w:val="00534090"/>
    <w:rsid w:val="005350CF"/>
    <w:rsid w:val="00535BC8"/>
    <w:rsid w:val="00536A3E"/>
    <w:rsid w:val="0054029C"/>
    <w:rsid w:val="005407C7"/>
    <w:rsid w:val="00541374"/>
    <w:rsid w:val="00541C20"/>
    <w:rsid w:val="00541CA0"/>
    <w:rsid w:val="00542AAC"/>
    <w:rsid w:val="00542BA5"/>
    <w:rsid w:val="00544389"/>
    <w:rsid w:val="00544927"/>
    <w:rsid w:val="00546258"/>
    <w:rsid w:val="00546327"/>
    <w:rsid w:val="0054655C"/>
    <w:rsid w:val="00550467"/>
    <w:rsid w:val="005524EA"/>
    <w:rsid w:val="00552883"/>
    <w:rsid w:val="00555A56"/>
    <w:rsid w:val="005601B5"/>
    <w:rsid w:val="005616F8"/>
    <w:rsid w:val="0056482D"/>
    <w:rsid w:val="005648FA"/>
    <w:rsid w:val="0056768E"/>
    <w:rsid w:val="0057012B"/>
    <w:rsid w:val="005709E0"/>
    <w:rsid w:val="00572245"/>
    <w:rsid w:val="00573474"/>
    <w:rsid w:val="0057413D"/>
    <w:rsid w:val="0057657D"/>
    <w:rsid w:val="005768FD"/>
    <w:rsid w:val="00580FD9"/>
    <w:rsid w:val="00582422"/>
    <w:rsid w:val="00582DEA"/>
    <w:rsid w:val="005832CF"/>
    <w:rsid w:val="00583520"/>
    <w:rsid w:val="00595730"/>
    <w:rsid w:val="00597AA6"/>
    <w:rsid w:val="005A1196"/>
    <w:rsid w:val="005A2308"/>
    <w:rsid w:val="005A2E3A"/>
    <w:rsid w:val="005A44B3"/>
    <w:rsid w:val="005A50B1"/>
    <w:rsid w:val="005A656B"/>
    <w:rsid w:val="005A668E"/>
    <w:rsid w:val="005A7479"/>
    <w:rsid w:val="005A7815"/>
    <w:rsid w:val="005B0172"/>
    <w:rsid w:val="005B062F"/>
    <w:rsid w:val="005B120F"/>
    <w:rsid w:val="005B1FB0"/>
    <w:rsid w:val="005B210C"/>
    <w:rsid w:val="005B2429"/>
    <w:rsid w:val="005B2E18"/>
    <w:rsid w:val="005C053B"/>
    <w:rsid w:val="005C0743"/>
    <w:rsid w:val="005C0F9C"/>
    <w:rsid w:val="005C3B4F"/>
    <w:rsid w:val="005C4270"/>
    <w:rsid w:val="005C7DEF"/>
    <w:rsid w:val="005D1B6F"/>
    <w:rsid w:val="005D2194"/>
    <w:rsid w:val="005D25E6"/>
    <w:rsid w:val="005D29D4"/>
    <w:rsid w:val="005D41A4"/>
    <w:rsid w:val="005D54C5"/>
    <w:rsid w:val="005D5C9B"/>
    <w:rsid w:val="005D6B81"/>
    <w:rsid w:val="005D7A12"/>
    <w:rsid w:val="005E0642"/>
    <w:rsid w:val="005E0818"/>
    <w:rsid w:val="005E1D2E"/>
    <w:rsid w:val="005E2DAC"/>
    <w:rsid w:val="005E3541"/>
    <w:rsid w:val="005E4835"/>
    <w:rsid w:val="005E677D"/>
    <w:rsid w:val="005E6854"/>
    <w:rsid w:val="005E77B3"/>
    <w:rsid w:val="005F0F34"/>
    <w:rsid w:val="005F111D"/>
    <w:rsid w:val="005F30F2"/>
    <w:rsid w:val="005F3A85"/>
    <w:rsid w:val="005F5370"/>
    <w:rsid w:val="005F6E51"/>
    <w:rsid w:val="005F75EE"/>
    <w:rsid w:val="005F7B68"/>
    <w:rsid w:val="006004BE"/>
    <w:rsid w:val="0060307A"/>
    <w:rsid w:val="00603354"/>
    <w:rsid w:val="0060502D"/>
    <w:rsid w:val="00605275"/>
    <w:rsid w:val="00607017"/>
    <w:rsid w:val="006072F5"/>
    <w:rsid w:val="006078AA"/>
    <w:rsid w:val="00610B6D"/>
    <w:rsid w:val="006114A4"/>
    <w:rsid w:val="00611FEA"/>
    <w:rsid w:val="006128A0"/>
    <w:rsid w:val="00613F3D"/>
    <w:rsid w:val="006143EE"/>
    <w:rsid w:val="0061466B"/>
    <w:rsid w:val="00614D75"/>
    <w:rsid w:val="0062004F"/>
    <w:rsid w:val="006204C7"/>
    <w:rsid w:val="006206BB"/>
    <w:rsid w:val="00622163"/>
    <w:rsid w:val="00622609"/>
    <w:rsid w:val="006237C5"/>
    <w:rsid w:val="006259D6"/>
    <w:rsid w:val="0062624D"/>
    <w:rsid w:val="0062636C"/>
    <w:rsid w:val="00627BF9"/>
    <w:rsid w:val="00632912"/>
    <w:rsid w:val="006332B0"/>
    <w:rsid w:val="00637081"/>
    <w:rsid w:val="006371C4"/>
    <w:rsid w:val="006402B8"/>
    <w:rsid w:val="00642588"/>
    <w:rsid w:val="00642E38"/>
    <w:rsid w:val="00650371"/>
    <w:rsid w:val="0065244F"/>
    <w:rsid w:val="00653A45"/>
    <w:rsid w:val="006558E9"/>
    <w:rsid w:val="00656274"/>
    <w:rsid w:val="00657955"/>
    <w:rsid w:val="00660172"/>
    <w:rsid w:val="00663362"/>
    <w:rsid w:val="0066346C"/>
    <w:rsid w:val="0066405D"/>
    <w:rsid w:val="006644D5"/>
    <w:rsid w:val="006664CD"/>
    <w:rsid w:val="00670D15"/>
    <w:rsid w:val="00670F12"/>
    <w:rsid w:val="00671369"/>
    <w:rsid w:val="006724D3"/>
    <w:rsid w:val="0067301C"/>
    <w:rsid w:val="00673721"/>
    <w:rsid w:val="0067469D"/>
    <w:rsid w:val="00674F8B"/>
    <w:rsid w:val="00675526"/>
    <w:rsid w:val="0067602B"/>
    <w:rsid w:val="00681E56"/>
    <w:rsid w:val="0068210B"/>
    <w:rsid w:val="00684434"/>
    <w:rsid w:val="00684E20"/>
    <w:rsid w:val="00686536"/>
    <w:rsid w:val="006906A4"/>
    <w:rsid w:val="00690766"/>
    <w:rsid w:val="006910CF"/>
    <w:rsid w:val="006915F9"/>
    <w:rsid w:val="006955C4"/>
    <w:rsid w:val="00696A56"/>
    <w:rsid w:val="00696CF7"/>
    <w:rsid w:val="006974FC"/>
    <w:rsid w:val="00697D97"/>
    <w:rsid w:val="006A257E"/>
    <w:rsid w:val="006A2B4C"/>
    <w:rsid w:val="006A3DE3"/>
    <w:rsid w:val="006A4D82"/>
    <w:rsid w:val="006A4E86"/>
    <w:rsid w:val="006A4FA1"/>
    <w:rsid w:val="006A5358"/>
    <w:rsid w:val="006A732E"/>
    <w:rsid w:val="006A7C7B"/>
    <w:rsid w:val="006B15EC"/>
    <w:rsid w:val="006B2845"/>
    <w:rsid w:val="006B3351"/>
    <w:rsid w:val="006B36C7"/>
    <w:rsid w:val="006B3BA7"/>
    <w:rsid w:val="006B7A81"/>
    <w:rsid w:val="006B7F67"/>
    <w:rsid w:val="006C03B3"/>
    <w:rsid w:val="006C10AA"/>
    <w:rsid w:val="006C10E3"/>
    <w:rsid w:val="006C18FA"/>
    <w:rsid w:val="006C5141"/>
    <w:rsid w:val="006D2102"/>
    <w:rsid w:val="006D601D"/>
    <w:rsid w:val="006D6B32"/>
    <w:rsid w:val="006D787C"/>
    <w:rsid w:val="006E0A73"/>
    <w:rsid w:val="006E0F2B"/>
    <w:rsid w:val="006E1CDD"/>
    <w:rsid w:val="006E319B"/>
    <w:rsid w:val="006E5113"/>
    <w:rsid w:val="006E52D4"/>
    <w:rsid w:val="006E5F87"/>
    <w:rsid w:val="006E712B"/>
    <w:rsid w:val="006F0FAE"/>
    <w:rsid w:val="006F1E90"/>
    <w:rsid w:val="006F205C"/>
    <w:rsid w:val="006F5A75"/>
    <w:rsid w:val="0070000A"/>
    <w:rsid w:val="00701EFA"/>
    <w:rsid w:val="007045DA"/>
    <w:rsid w:val="007120C2"/>
    <w:rsid w:val="0071506A"/>
    <w:rsid w:val="00715922"/>
    <w:rsid w:val="00720569"/>
    <w:rsid w:val="00720667"/>
    <w:rsid w:val="00722E0E"/>
    <w:rsid w:val="00725096"/>
    <w:rsid w:val="00726344"/>
    <w:rsid w:val="00726517"/>
    <w:rsid w:val="00731197"/>
    <w:rsid w:val="00733BCD"/>
    <w:rsid w:val="00737684"/>
    <w:rsid w:val="0074088C"/>
    <w:rsid w:val="00743F87"/>
    <w:rsid w:val="00744146"/>
    <w:rsid w:val="00746BA1"/>
    <w:rsid w:val="00747CE6"/>
    <w:rsid w:val="0075194E"/>
    <w:rsid w:val="00752B83"/>
    <w:rsid w:val="007539EF"/>
    <w:rsid w:val="00753AA3"/>
    <w:rsid w:val="007541A8"/>
    <w:rsid w:val="00754B97"/>
    <w:rsid w:val="007609E3"/>
    <w:rsid w:val="00763104"/>
    <w:rsid w:val="00766675"/>
    <w:rsid w:val="00766BDA"/>
    <w:rsid w:val="00771343"/>
    <w:rsid w:val="00771AEF"/>
    <w:rsid w:val="007735F8"/>
    <w:rsid w:val="00775600"/>
    <w:rsid w:val="00777297"/>
    <w:rsid w:val="007778E1"/>
    <w:rsid w:val="00782253"/>
    <w:rsid w:val="00783C4E"/>
    <w:rsid w:val="00783EFA"/>
    <w:rsid w:val="0079264A"/>
    <w:rsid w:val="007A0062"/>
    <w:rsid w:val="007A05EE"/>
    <w:rsid w:val="007A0AD2"/>
    <w:rsid w:val="007A139D"/>
    <w:rsid w:val="007A3F15"/>
    <w:rsid w:val="007A56D2"/>
    <w:rsid w:val="007A67BB"/>
    <w:rsid w:val="007A706D"/>
    <w:rsid w:val="007B04E6"/>
    <w:rsid w:val="007B0F91"/>
    <w:rsid w:val="007B1909"/>
    <w:rsid w:val="007B1E87"/>
    <w:rsid w:val="007B3084"/>
    <w:rsid w:val="007B3D24"/>
    <w:rsid w:val="007B5096"/>
    <w:rsid w:val="007B54B5"/>
    <w:rsid w:val="007B5CD0"/>
    <w:rsid w:val="007C3200"/>
    <w:rsid w:val="007C47CF"/>
    <w:rsid w:val="007C4861"/>
    <w:rsid w:val="007C5BC5"/>
    <w:rsid w:val="007C673C"/>
    <w:rsid w:val="007C7564"/>
    <w:rsid w:val="007D0E32"/>
    <w:rsid w:val="007D2BDE"/>
    <w:rsid w:val="007D3C3D"/>
    <w:rsid w:val="007D5CA2"/>
    <w:rsid w:val="007D5E6C"/>
    <w:rsid w:val="007D6640"/>
    <w:rsid w:val="007E009C"/>
    <w:rsid w:val="007E0B09"/>
    <w:rsid w:val="007E32F4"/>
    <w:rsid w:val="007E5D5E"/>
    <w:rsid w:val="007E76FA"/>
    <w:rsid w:val="007E7AB8"/>
    <w:rsid w:val="007F00E6"/>
    <w:rsid w:val="007F12B6"/>
    <w:rsid w:val="007F2073"/>
    <w:rsid w:val="007F2AE9"/>
    <w:rsid w:val="007F3CC6"/>
    <w:rsid w:val="007F572B"/>
    <w:rsid w:val="007F5800"/>
    <w:rsid w:val="007F6CDA"/>
    <w:rsid w:val="007F6E67"/>
    <w:rsid w:val="007F7F25"/>
    <w:rsid w:val="008003A2"/>
    <w:rsid w:val="00800880"/>
    <w:rsid w:val="00801E2C"/>
    <w:rsid w:val="008029F5"/>
    <w:rsid w:val="00802AEE"/>
    <w:rsid w:val="00802C6E"/>
    <w:rsid w:val="00803384"/>
    <w:rsid w:val="00804D50"/>
    <w:rsid w:val="00804F7A"/>
    <w:rsid w:val="00811EDE"/>
    <w:rsid w:val="0081498E"/>
    <w:rsid w:val="00814CA0"/>
    <w:rsid w:val="008168A0"/>
    <w:rsid w:val="00817DC2"/>
    <w:rsid w:val="008204D1"/>
    <w:rsid w:val="00820554"/>
    <w:rsid w:val="00820A59"/>
    <w:rsid w:val="0082131E"/>
    <w:rsid w:val="00822163"/>
    <w:rsid w:val="0082507B"/>
    <w:rsid w:val="00825994"/>
    <w:rsid w:val="00826705"/>
    <w:rsid w:val="00827D9E"/>
    <w:rsid w:val="008324CA"/>
    <w:rsid w:val="00834D8C"/>
    <w:rsid w:val="00835BF7"/>
    <w:rsid w:val="008369F9"/>
    <w:rsid w:val="00836F9F"/>
    <w:rsid w:val="00837A09"/>
    <w:rsid w:val="00837CA3"/>
    <w:rsid w:val="0084410E"/>
    <w:rsid w:val="00847001"/>
    <w:rsid w:val="008476DE"/>
    <w:rsid w:val="008504EB"/>
    <w:rsid w:val="00851DA6"/>
    <w:rsid w:val="008528FC"/>
    <w:rsid w:val="00852A71"/>
    <w:rsid w:val="00852E99"/>
    <w:rsid w:val="0085386D"/>
    <w:rsid w:val="00855C70"/>
    <w:rsid w:val="008561FA"/>
    <w:rsid w:val="00856330"/>
    <w:rsid w:val="00857831"/>
    <w:rsid w:val="0086168A"/>
    <w:rsid w:val="00861910"/>
    <w:rsid w:val="008628D0"/>
    <w:rsid w:val="008630DF"/>
    <w:rsid w:val="00863A72"/>
    <w:rsid w:val="00864053"/>
    <w:rsid w:val="00864C64"/>
    <w:rsid w:val="00865DC8"/>
    <w:rsid w:val="00865F28"/>
    <w:rsid w:val="008670B1"/>
    <w:rsid w:val="0086759E"/>
    <w:rsid w:val="00871462"/>
    <w:rsid w:val="008742B2"/>
    <w:rsid w:val="00875C1B"/>
    <w:rsid w:val="00875EDC"/>
    <w:rsid w:val="008761D9"/>
    <w:rsid w:val="00876832"/>
    <w:rsid w:val="00881569"/>
    <w:rsid w:val="0088348B"/>
    <w:rsid w:val="008841B3"/>
    <w:rsid w:val="0088553B"/>
    <w:rsid w:val="00891918"/>
    <w:rsid w:val="00893787"/>
    <w:rsid w:val="00894153"/>
    <w:rsid w:val="00897AAD"/>
    <w:rsid w:val="008A0104"/>
    <w:rsid w:val="008A09A6"/>
    <w:rsid w:val="008A116E"/>
    <w:rsid w:val="008A21DF"/>
    <w:rsid w:val="008A2A46"/>
    <w:rsid w:val="008A5B9E"/>
    <w:rsid w:val="008A5E61"/>
    <w:rsid w:val="008B15B8"/>
    <w:rsid w:val="008B1ADB"/>
    <w:rsid w:val="008B6A8A"/>
    <w:rsid w:val="008B73AD"/>
    <w:rsid w:val="008B797B"/>
    <w:rsid w:val="008B7A99"/>
    <w:rsid w:val="008C05D0"/>
    <w:rsid w:val="008C3DD5"/>
    <w:rsid w:val="008C66EB"/>
    <w:rsid w:val="008D3720"/>
    <w:rsid w:val="008D756B"/>
    <w:rsid w:val="008E1CE9"/>
    <w:rsid w:val="008E220D"/>
    <w:rsid w:val="008E222F"/>
    <w:rsid w:val="008E351E"/>
    <w:rsid w:val="008E3954"/>
    <w:rsid w:val="008E4539"/>
    <w:rsid w:val="008E6EFE"/>
    <w:rsid w:val="008E76AE"/>
    <w:rsid w:val="008F15E6"/>
    <w:rsid w:val="008F2EFE"/>
    <w:rsid w:val="008F4C05"/>
    <w:rsid w:val="008F7A08"/>
    <w:rsid w:val="00900BE3"/>
    <w:rsid w:val="009023BD"/>
    <w:rsid w:val="009035A5"/>
    <w:rsid w:val="00903884"/>
    <w:rsid w:val="00904750"/>
    <w:rsid w:val="00906895"/>
    <w:rsid w:val="009074D2"/>
    <w:rsid w:val="00907CEF"/>
    <w:rsid w:val="00914D57"/>
    <w:rsid w:val="00916DCD"/>
    <w:rsid w:val="009178D4"/>
    <w:rsid w:val="00920B5E"/>
    <w:rsid w:val="00920BCB"/>
    <w:rsid w:val="00920CFA"/>
    <w:rsid w:val="0092164E"/>
    <w:rsid w:val="00921A58"/>
    <w:rsid w:val="00923387"/>
    <w:rsid w:val="00923522"/>
    <w:rsid w:val="00924581"/>
    <w:rsid w:val="0092480E"/>
    <w:rsid w:val="009255C1"/>
    <w:rsid w:val="00925903"/>
    <w:rsid w:val="009267E7"/>
    <w:rsid w:val="00926B7C"/>
    <w:rsid w:val="009272C3"/>
    <w:rsid w:val="00930492"/>
    <w:rsid w:val="00931CA3"/>
    <w:rsid w:val="00932719"/>
    <w:rsid w:val="00933C47"/>
    <w:rsid w:val="00934962"/>
    <w:rsid w:val="0093672E"/>
    <w:rsid w:val="009368D4"/>
    <w:rsid w:val="00936A35"/>
    <w:rsid w:val="00937CF5"/>
    <w:rsid w:val="00943319"/>
    <w:rsid w:val="009433BC"/>
    <w:rsid w:val="00943CC8"/>
    <w:rsid w:val="0094671C"/>
    <w:rsid w:val="00951874"/>
    <w:rsid w:val="00953E96"/>
    <w:rsid w:val="00955B32"/>
    <w:rsid w:val="00955E6D"/>
    <w:rsid w:val="0095799D"/>
    <w:rsid w:val="00961A5B"/>
    <w:rsid w:val="00962544"/>
    <w:rsid w:val="00964D50"/>
    <w:rsid w:val="00967080"/>
    <w:rsid w:val="00967F3E"/>
    <w:rsid w:val="009703F1"/>
    <w:rsid w:val="009704A3"/>
    <w:rsid w:val="009721D9"/>
    <w:rsid w:val="00974611"/>
    <w:rsid w:val="0097490B"/>
    <w:rsid w:val="00976479"/>
    <w:rsid w:val="00980024"/>
    <w:rsid w:val="00980AD3"/>
    <w:rsid w:val="00981F30"/>
    <w:rsid w:val="00983466"/>
    <w:rsid w:val="00984D10"/>
    <w:rsid w:val="00985B89"/>
    <w:rsid w:val="00995595"/>
    <w:rsid w:val="0099564B"/>
    <w:rsid w:val="009964EA"/>
    <w:rsid w:val="009A1A46"/>
    <w:rsid w:val="009A2976"/>
    <w:rsid w:val="009A3030"/>
    <w:rsid w:val="009A4258"/>
    <w:rsid w:val="009A4BA0"/>
    <w:rsid w:val="009A5DCF"/>
    <w:rsid w:val="009B021E"/>
    <w:rsid w:val="009B2698"/>
    <w:rsid w:val="009B2FF2"/>
    <w:rsid w:val="009B6EED"/>
    <w:rsid w:val="009B7019"/>
    <w:rsid w:val="009C126C"/>
    <w:rsid w:val="009C3295"/>
    <w:rsid w:val="009C3C7B"/>
    <w:rsid w:val="009C50C6"/>
    <w:rsid w:val="009C5315"/>
    <w:rsid w:val="009C72A0"/>
    <w:rsid w:val="009D0598"/>
    <w:rsid w:val="009D1BAF"/>
    <w:rsid w:val="009D2856"/>
    <w:rsid w:val="009D4324"/>
    <w:rsid w:val="009D4476"/>
    <w:rsid w:val="009D46FD"/>
    <w:rsid w:val="009E0B12"/>
    <w:rsid w:val="009E23DF"/>
    <w:rsid w:val="009E2E7C"/>
    <w:rsid w:val="009E4431"/>
    <w:rsid w:val="009E44B6"/>
    <w:rsid w:val="009E4910"/>
    <w:rsid w:val="009E57CC"/>
    <w:rsid w:val="009F0C8B"/>
    <w:rsid w:val="009F1D30"/>
    <w:rsid w:val="009F2C5F"/>
    <w:rsid w:val="009F2E1D"/>
    <w:rsid w:val="009F30A7"/>
    <w:rsid w:val="009F58D1"/>
    <w:rsid w:val="00A01691"/>
    <w:rsid w:val="00A01DE1"/>
    <w:rsid w:val="00A04B54"/>
    <w:rsid w:val="00A05D07"/>
    <w:rsid w:val="00A063CE"/>
    <w:rsid w:val="00A1114E"/>
    <w:rsid w:val="00A1171A"/>
    <w:rsid w:val="00A14607"/>
    <w:rsid w:val="00A154EB"/>
    <w:rsid w:val="00A166C6"/>
    <w:rsid w:val="00A22EAD"/>
    <w:rsid w:val="00A241DB"/>
    <w:rsid w:val="00A258F1"/>
    <w:rsid w:val="00A2699B"/>
    <w:rsid w:val="00A2710B"/>
    <w:rsid w:val="00A27B24"/>
    <w:rsid w:val="00A32069"/>
    <w:rsid w:val="00A33736"/>
    <w:rsid w:val="00A3516E"/>
    <w:rsid w:val="00A36200"/>
    <w:rsid w:val="00A373BC"/>
    <w:rsid w:val="00A40F59"/>
    <w:rsid w:val="00A4111E"/>
    <w:rsid w:val="00A431D0"/>
    <w:rsid w:val="00A45A5D"/>
    <w:rsid w:val="00A45B22"/>
    <w:rsid w:val="00A45B43"/>
    <w:rsid w:val="00A4649D"/>
    <w:rsid w:val="00A50CAD"/>
    <w:rsid w:val="00A511BE"/>
    <w:rsid w:val="00A52611"/>
    <w:rsid w:val="00A54148"/>
    <w:rsid w:val="00A54D3D"/>
    <w:rsid w:val="00A5540E"/>
    <w:rsid w:val="00A57837"/>
    <w:rsid w:val="00A57A1F"/>
    <w:rsid w:val="00A57F44"/>
    <w:rsid w:val="00A610A6"/>
    <w:rsid w:val="00A62EFD"/>
    <w:rsid w:val="00A661AD"/>
    <w:rsid w:val="00A67A41"/>
    <w:rsid w:val="00A67ADC"/>
    <w:rsid w:val="00A74048"/>
    <w:rsid w:val="00A7739C"/>
    <w:rsid w:val="00A77AD8"/>
    <w:rsid w:val="00A80648"/>
    <w:rsid w:val="00A822E8"/>
    <w:rsid w:val="00A82CC1"/>
    <w:rsid w:val="00A83F9B"/>
    <w:rsid w:val="00A842E6"/>
    <w:rsid w:val="00A8457C"/>
    <w:rsid w:val="00A84FF9"/>
    <w:rsid w:val="00A877E4"/>
    <w:rsid w:val="00A87D4E"/>
    <w:rsid w:val="00A87F21"/>
    <w:rsid w:val="00A90047"/>
    <w:rsid w:val="00A90829"/>
    <w:rsid w:val="00A91903"/>
    <w:rsid w:val="00A96FAD"/>
    <w:rsid w:val="00A97521"/>
    <w:rsid w:val="00AA0441"/>
    <w:rsid w:val="00AA0C57"/>
    <w:rsid w:val="00AA14B5"/>
    <w:rsid w:val="00AA14D7"/>
    <w:rsid w:val="00AA36BD"/>
    <w:rsid w:val="00AA6959"/>
    <w:rsid w:val="00AA7FDE"/>
    <w:rsid w:val="00AB13BE"/>
    <w:rsid w:val="00AB1E59"/>
    <w:rsid w:val="00AB4B1F"/>
    <w:rsid w:val="00AC5B24"/>
    <w:rsid w:val="00AC6225"/>
    <w:rsid w:val="00AC767B"/>
    <w:rsid w:val="00AC7C81"/>
    <w:rsid w:val="00AD1158"/>
    <w:rsid w:val="00AD1381"/>
    <w:rsid w:val="00AD22EC"/>
    <w:rsid w:val="00AD51E2"/>
    <w:rsid w:val="00AD7FCF"/>
    <w:rsid w:val="00AE237C"/>
    <w:rsid w:val="00AE65CE"/>
    <w:rsid w:val="00AE6FB4"/>
    <w:rsid w:val="00AF0559"/>
    <w:rsid w:val="00AF3427"/>
    <w:rsid w:val="00AF408F"/>
    <w:rsid w:val="00AF4ACB"/>
    <w:rsid w:val="00AF509D"/>
    <w:rsid w:val="00AF58CD"/>
    <w:rsid w:val="00B00895"/>
    <w:rsid w:val="00B02BC3"/>
    <w:rsid w:val="00B03C86"/>
    <w:rsid w:val="00B03CDE"/>
    <w:rsid w:val="00B06C5B"/>
    <w:rsid w:val="00B129DD"/>
    <w:rsid w:val="00B142A6"/>
    <w:rsid w:val="00B143AD"/>
    <w:rsid w:val="00B15D57"/>
    <w:rsid w:val="00B1603D"/>
    <w:rsid w:val="00B16563"/>
    <w:rsid w:val="00B200AA"/>
    <w:rsid w:val="00B21164"/>
    <w:rsid w:val="00B21906"/>
    <w:rsid w:val="00B22BA6"/>
    <w:rsid w:val="00B24A6A"/>
    <w:rsid w:val="00B257FE"/>
    <w:rsid w:val="00B2651C"/>
    <w:rsid w:val="00B26727"/>
    <w:rsid w:val="00B26C9E"/>
    <w:rsid w:val="00B304F1"/>
    <w:rsid w:val="00B32142"/>
    <w:rsid w:val="00B3536A"/>
    <w:rsid w:val="00B35FD9"/>
    <w:rsid w:val="00B414FC"/>
    <w:rsid w:val="00B424A1"/>
    <w:rsid w:val="00B44738"/>
    <w:rsid w:val="00B457DE"/>
    <w:rsid w:val="00B503C8"/>
    <w:rsid w:val="00B54F3D"/>
    <w:rsid w:val="00B5674B"/>
    <w:rsid w:val="00B61207"/>
    <w:rsid w:val="00B62D11"/>
    <w:rsid w:val="00B64149"/>
    <w:rsid w:val="00B6481B"/>
    <w:rsid w:val="00B6536D"/>
    <w:rsid w:val="00B7054A"/>
    <w:rsid w:val="00B70A78"/>
    <w:rsid w:val="00B716D7"/>
    <w:rsid w:val="00B7274A"/>
    <w:rsid w:val="00B75965"/>
    <w:rsid w:val="00B76DAC"/>
    <w:rsid w:val="00B77F8D"/>
    <w:rsid w:val="00B81161"/>
    <w:rsid w:val="00B81549"/>
    <w:rsid w:val="00B84B0A"/>
    <w:rsid w:val="00B84F42"/>
    <w:rsid w:val="00B8542A"/>
    <w:rsid w:val="00B86267"/>
    <w:rsid w:val="00B93E5F"/>
    <w:rsid w:val="00BA0575"/>
    <w:rsid w:val="00BA4A1E"/>
    <w:rsid w:val="00BA4BA0"/>
    <w:rsid w:val="00BA5139"/>
    <w:rsid w:val="00BA6246"/>
    <w:rsid w:val="00BA70EB"/>
    <w:rsid w:val="00BB0CAD"/>
    <w:rsid w:val="00BB0FBF"/>
    <w:rsid w:val="00BB3A65"/>
    <w:rsid w:val="00BB45A3"/>
    <w:rsid w:val="00BB501E"/>
    <w:rsid w:val="00BB6530"/>
    <w:rsid w:val="00BC040E"/>
    <w:rsid w:val="00BC2C94"/>
    <w:rsid w:val="00BC4B9D"/>
    <w:rsid w:val="00BC688C"/>
    <w:rsid w:val="00BC7685"/>
    <w:rsid w:val="00BC7821"/>
    <w:rsid w:val="00BD0D48"/>
    <w:rsid w:val="00BD1558"/>
    <w:rsid w:val="00BD2C78"/>
    <w:rsid w:val="00BD52BA"/>
    <w:rsid w:val="00BD5E6D"/>
    <w:rsid w:val="00BD6219"/>
    <w:rsid w:val="00BE0896"/>
    <w:rsid w:val="00BE08FB"/>
    <w:rsid w:val="00BE09CB"/>
    <w:rsid w:val="00BE1F89"/>
    <w:rsid w:val="00BE26BD"/>
    <w:rsid w:val="00BE3B6F"/>
    <w:rsid w:val="00BE3E7B"/>
    <w:rsid w:val="00BE5866"/>
    <w:rsid w:val="00BF02FC"/>
    <w:rsid w:val="00BF1C6E"/>
    <w:rsid w:val="00BF239D"/>
    <w:rsid w:val="00BF2AC8"/>
    <w:rsid w:val="00BF3C47"/>
    <w:rsid w:val="00BF3CB7"/>
    <w:rsid w:val="00BF419C"/>
    <w:rsid w:val="00BF5726"/>
    <w:rsid w:val="00BF6821"/>
    <w:rsid w:val="00BF7961"/>
    <w:rsid w:val="00C00947"/>
    <w:rsid w:val="00C0142D"/>
    <w:rsid w:val="00C02DAF"/>
    <w:rsid w:val="00C0786E"/>
    <w:rsid w:val="00C10F14"/>
    <w:rsid w:val="00C120CA"/>
    <w:rsid w:val="00C155DA"/>
    <w:rsid w:val="00C15A87"/>
    <w:rsid w:val="00C204B6"/>
    <w:rsid w:val="00C221A1"/>
    <w:rsid w:val="00C24BE0"/>
    <w:rsid w:val="00C25E4F"/>
    <w:rsid w:val="00C272EE"/>
    <w:rsid w:val="00C31EEF"/>
    <w:rsid w:val="00C3213E"/>
    <w:rsid w:val="00C3292F"/>
    <w:rsid w:val="00C33982"/>
    <w:rsid w:val="00C33C76"/>
    <w:rsid w:val="00C36999"/>
    <w:rsid w:val="00C40567"/>
    <w:rsid w:val="00C41F6B"/>
    <w:rsid w:val="00C42072"/>
    <w:rsid w:val="00C4387E"/>
    <w:rsid w:val="00C45871"/>
    <w:rsid w:val="00C45A8E"/>
    <w:rsid w:val="00C53B69"/>
    <w:rsid w:val="00C54227"/>
    <w:rsid w:val="00C5488B"/>
    <w:rsid w:val="00C5605D"/>
    <w:rsid w:val="00C57AB1"/>
    <w:rsid w:val="00C6035C"/>
    <w:rsid w:val="00C61E02"/>
    <w:rsid w:val="00C64194"/>
    <w:rsid w:val="00C661A8"/>
    <w:rsid w:val="00C71971"/>
    <w:rsid w:val="00C720C0"/>
    <w:rsid w:val="00C7329F"/>
    <w:rsid w:val="00C7565A"/>
    <w:rsid w:val="00C7591B"/>
    <w:rsid w:val="00C76352"/>
    <w:rsid w:val="00C76E4F"/>
    <w:rsid w:val="00C77374"/>
    <w:rsid w:val="00C77440"/>
    <w:rsid w:val="00C800A7"/>
    <w:rsid w:val="00C81879"/>
    <w:rsid w:val="00C82975"/>
    <w:rsid w:val="00C8350C"/>
    <w:rsid w:val="00C83A97"/>
    <w:rsid w:val="00C84E8E"/>
    <w:rsid w:val="00C87C44"/>
    <w:rsid w:val="00C9037A"/>
    <w:rsid w:val="00C9133E"/>
    <w:rsid w:val="00C92B90"/>
    <w:rsid w:val="00C93BE8"/>
    <w:rsid w:val="00C94C1C"/>
    <w:rsid w:val="00C94C63"/>
    <w:rsid w:val="00C95381"/>
    <w:rsid w:val="00C954EC"/>
    <w:rsid w:val="00C95837"/>
    <w:rsid w:val="00C96B2F"/>
    <w:rsid w:val="00C96CAD"/>
    <w:rsid w:val="00CA1820"/>
    <w:rsid w:val="00CA361C"/>
    <w:rsid w:val="00CA3928"/>
    <w:rsid w:val="00CA403C"/>
    <w:rsid w:val="00CA7D52"/>
    <w:rsid w:val="00CA7D75"/>
    <w:rsid w:val="00CB150A"/>
    <w:rsid w:val="00CB50D9"/>
    <w:rsid w:val="00CB71A6"/>
    <w:rsid w:val="00CC0099"/>
    <w:rsid w:val="00CC04A5"/>
    <w:rsid w:val="00CC0A8C"/>
    <w:rsid w:val="00CC33B2"/>
    <w:rsid w:val="00CC4457"/>
    <w:rsid w:val="00CC5CDC"/>
    <w:rsid w:val="00CC6CE0"/>
    <w:rsid w:val="00CC7287"/>
    <w:rsid w:val="00CD1DBF"/>
    <w:rsid w:val="00CD238B"/>
    <w:rsid w:val="00CD2C10"/>
    <w:rsid w:val="00CD41A3"/>
    <w:rsid w:val="00CD71E7"/>
    <w:rsid w:val="00CD7254"/>
    <w:rsid w:val="00CE0B64"/>
    <w:rsid w:val="00CE1036"/>
    <w:rsid w:val="00CE4526"/>
    <w:rsid w:val="00CE4587"/>
    <w:rsid w:val="00CE613E"/>
    <w:rsid w:val="00CE7F90"/>
    <w:rsid w:val="00CF3C95"/>
    <w:rsid w:val="00CF3D0F"/>
    <w:rsid w:val="00CF54E2"/>
    <w:rsid w:val="00D00524"/>
    <w:rsid w:val="00D01E1D"/>
    <w:rsid w:val="00D025B5"/>
    <w:rsid w:val="00D05BBE"/>
    <w:rsid w:val="00D07E3C"/>
    <w:rsid w:val="00D10182"/>
    <w:rsid w:val="00D13B06"/>
    <w:rsid w:val="00D16CA5"/>
    <w:rsid w:val="00D1778E"/>
    <w:rsid w:val="00D20410"/>
    <w:rsid w:val="00D2234B"/>
    <w:rsid w:val="00D23DD0"/>
    <w:rsid w:val="00D23EFE"/>
    <w:rsid w:val="00D24928"/>
    <w:rsid w:val="00D24B82"/>
    <w:rsid w:val="00D270C8"/>
    <w:rsid w:val="00D302A7"/>
    <w:rsid w:val="00D310BE"/>
    <w:rsid w:val="00D31D3C"/>
    <w:rsid w:val="00D32C8C"/>
    <w:rsid w:val="00D3726E"/>
    <w:rsid w:val="00D37D5A"/>
    <w:rsid w:val="00D4204D"/>
    <w:rsid w:val="00D4299D"/>
    <w:rsid w:val="00D43A31"/>
    <w:rsid w:val="00D44F38"/>
    <w:rsid w:val="00D4530E"/>
    <w:rsid w:val="00D45EB0"/>
    <w:rsid w:val="00D46065"/>
    <w:rsid w:val="00D46B7B"/>
    <w:rsid w:val="00D46DEF"/>
    <w:rsid w:val="00D475BF"/>
    <w:rsid w:val="00D513BA"/>
    <w:rsid w:val="00D516C6"/>
    <w:rsid w:val="00D517AD"/>
    <w:rsid w:val="00D524DA"/>
    <w:rsid w:val="00D539C0"/>
    <w:rsid w:val="00D53F0E"/>
    <w:rsid w:val="00D57C17"/>
    <w:rsid w:val="00D61A63"/>
    <w:rsid w:val="00D61AC0"/>
    <w:rsid w:val="00D62E14"/>
    <w:rsid w:val="00D63216"/>
    <w:rsid w:val="00D63DC7"/>
    <w:rsid w:val="00D66F7E"/>
    <w:rsid w:val="00D71473"/>
    <w:rsid w:val="00D719C4"/>
    <w:rsid w:val="00D73F58"/>
    <w:rsid w:val="00D749ED"/>
    <w:rsid w:val="00D76D40"/>
    <w:rsid w:val="00D81C1C"/>
    <w:rsid w:val="00D84358"/>
    <w:rsid w:val="00D85C40"/>
    <w:rsid w:val="00D90749"/>
    <w:rsid w:val="00D918F2"/>
    <w:rsid w:val="00D94FDB"/>
    <w:rsid w:val="00D958DB"/>
    <w:rsid w:val="00D96148"/>
    <w:rsid w:val="00D96FFD"/>
    <w:rsid w:val="00DA0830"/>
    <w:rsid w:val="00DA0E54"/>
    <w:rsid w:val="00DA15AE"/>
    <w:rsid w:val="00DA266A"/>
    <w:rsid w:val="00DA3DBD"/>
    <w:rsid w:val="00DA3F14"/>
    <w:rsid w:val="00DA40EE"/>
    <w:rsid w:val="00DA416F"/>
    <w:rsid w:val="00DA6AC3"/>
    <w:rsid w:val="00DB4A1D"/>
    <w:rsid w:val="00DB4AB0"/>
    <w:rsid w:val="00DB533C"/>
    <w:rsid w:val="00DC1625"/>
    <w:rsid w:val="00DC460F"/>
    <w:rsid w:val="00DC758B"/>
    <w:rsid w:val="00DD1932"/>
    <w:rsid w:val="00DD3623"/>
    <w:rsid w:val="00DD4A99"/>
    <w:rsid w:val="00DE2626"/>
    <w:rsid w:val="00DE4FA4"/>
    <w:rsid w:val="00DE7181"/>
    <w:rsid w:val="00DF03E1"/>
    <w:rsid w:val="00DF15D8"/>
    <w:rsid w:val="00DF3B51"/>
    <w:rsid w:val="00DF3FDF"/>
    <w:rsid w:val="00DF6AEA"/>
    <w:rsid w:val="00DF6DE7"/>
    <w:rsid w:val="00E049D5"/>
    <w:rsid w:val="00E10F1F"/>
    <w:rsid w:val="00E1158B"/>
    <w:rsid w:val="00E11C52"/>
    <w:rsid w:val="00E14143"/>
    <w:rsid w:val="00E15DE1"/>
    <w:rsid w:val="00E163E1"/>
    <w:rsid w:val="00E16991"/>
    <w:rsid w:val="00E21BDA"/>
    <w:rsid w:val="00E2238B"/>
    <w:rsid w:val="00E226EB"/>
    <w:rsid w:val="00E22DB7"/>
    <w:rsid w:val="00E238A0"/>
    <w:rsid w:val="00E23F39"/>
    <w:rsid w:val="00E25D72"/>
    <w:rsid w:val="00E2653C"/>
    <w:rsid w:val="00E279BF"/>
    <w:rsid w:val="00E3064B"/>
    <w:rsid w:val="00E3221C"/>
    <w:rsid w:val="00E3288C"/>
    <w:rsid w:val="00E32AD1"/>
    <w:rsid w:val="00E330F8"/>
    <w:rsid w:val="00E33B94"/>
    <w:rsid w:val="00E35AE7"/>
    <w:rsid w:val="00E36A32"/>
    <w:rsid w:val="00E36C4D"/>
    <w:rsid w:val="00E410ED"/>
    <w:rsid w:val="00E4148B"/>
    <w:rsid w:val="00E419F9"/>
    <w:rsid w:val="00E42D36"/>
    <w:rsid w:val="00E43511"/>
    <w:rsid w:val="00E442AA"/>
    <w:rsid w:val="00E4525D"/>
    <w:rsid w:val="00E45676"/>
    <w:rsid w:val="00E472C8"/>
    <w:rsid w:val="00E47929"/>
    <w:rsid w:val="00E51F17"/>
    <w:rsid w:val="00E54FCF"/>
    <w:rsid w:val="00E55F65"/>
    <w:rsid w:val="00E611E6"/>
    <w:rsid w:val="00E61556"/>
    <w:rsid w:val="00E61AF6"/>
    <w:rsid w:val="00E621B2"/>
    <w:rsid w:val="00E66C3E"/>
    <w:rsid w:val="00E70E32"/>
    <w:rsid w:val="00E7538F"/>
    <w:rsid w:val="00E80A74"/>
    <w:rsid w:val="00E836DB"/>
    <w:rsid w:val="00E85563"/>
    <w:rsid w:val="00E85EA5"/>
    <w:rsid w:val="00E87BF1"/>
    <w:rsid w:val="00E91447"/>
    <w:rsid w:val="00E97DBA"/>
    <w:rsid w:val="00EA0767"/>
    <w:rsid w:val="00EA0B5E"/>
    <w:rsid w:val="00EA0CDC"/>
    <w:rsid w:val="00EA2FB5"/>
    <w:rsid w:val="00EA4014"/>
    <w:rsid w:val="00EA5AA7"/>
    <w:rsid w:val="00EA64B9"/>
    <w:rsid w:val="00EA7F64"/>
    <w:rsid w:val="00EB306C"/>
    <w:rsid w:val="00EB52DC"/>
    <w:rsid w:val="00EC0162"/>
    <w:rsid w:val="00EC29F6"/>
    <w:rsid w:val="00EC5019"/>
    <w:rsid w:val="00EC5D37"/>
    <w:rsid w:val="00EC5F0F"/>
    <w:rsid w:val="00EC67E8"/>
    <w:rsid w:val="00ED0C31"/>
    <w:rsid w:val="00ED540C"/>
    <w:rsid w:val="00ED5AAB"/>
    <w:rsid w:val="00ED7777"/>
    <w:rsid w:val="00EE21AF"/>
    <w:rsid w:val="00EE21D0"/>
    <w:rsid w:val="00EE4C4F"/>
    <w:rsid w:val="00EE5076"/>
    <w:rsid w:val="00EE6E2E"/>
    <w:rsid w:val="00EF04BE"/>
    <w:rsid w:val="00EF3DEF"/>
    <w:rsid w:val="00EF40DF"/>
    <w:rsid w:val="00EF4FAD"/>
    <w:rsid w:val="00EF599F"/>
    <w:rsid w:val="00F006E4"/>
    <w:rsid w:val="00F00736"/>
    <w:rsid w:val="00F00DBF"/>
    <w:rsid w:val="00F01D45"/>
    <w:rsid w:val="00F01E6D"/>
    <w:rsid w:val="00F05E43"/>
    <w:rsid w:val="00F11C8B"/>
    <w:rsid w:val="00F14FD4"/>
    <w:rsid w:val="00F15CEC"/>
    <w:rsid w:val="00F20547"/>
    <w:rsid w:val="00F2062F"/>
    <w:rsid w:val="00F20C5A"/>
    <w:rsid w:val="00F2100C"/>
    <w:rsid w:val="00F215A7"/>
    <w:rsid w:val="00F2182D"/>
    <w:rsid w:val="00F229F8"/>
    <w:rsid w:val="00F23F6C"/>
    <w:rsid w:val="00F23FF8"/>
    <w:rsid w:val="00F30DB9"/>
    <w:rsid w:val="00F32804"/>
    <w:rsid w:val="00F33C68"/>
    <w:rsid w:val="00F34C79"/>
    <w:rsid w:val="00F34DFB"/>
    <w:rsid w:val="00F363ED"/>
    <w:rsid w:val="00F3640A"/>
    <w:rsid w:val="00F37750"/>
    <w:rsid w:val="00F37E72"/>
    <w:rsid w:val="00F40792"/>
    <w:rsid w:val="00F42697"/>
    <w:rsid w:val="00F449DC"/>
    <w:rsid w:val="00F51EC2"/>
    <w:rsid w:val="00F52630"/>
    <w:rsid w:val="00F528A4"/>
    <w:rsid w:val="00F5584D"/>
    <w:rsid w:val="00F56531"/>
    <w:rsid w:val="00F57269"/>
    <w:rsid w:val="00F57D1D"/>
    <w:rsid w:val="00F613D6"/>
    <w:rsid w:val="00F62946"/>
    <w:rsid w:val="00F640C2"/>
    <w:rsid w:val="00F663DE"/>
    <w:rsid w:val="00F67037"/>
    <w:rsid w:val="00F701C6"/>
    <w:rsid w:val="00F71723"/>
    <w:rsid w:val="00F718CA"/>
    <w:rsid w:val="00F725D1"/>
    <w:rsid w:val="00F7522C"/>
    <w:rsid w:val="00F75390"/>
    <w:rsid w:val="00F76305"/>
    <w:rsid w:val="00F76459"/>
    <w:rsid w:val="00F76533"/>
    <w:rsid w:val="00F777B9"/>
    <w:rsid w:val="00F77DA2"/>
    <w:rsid w:val="00F82505"/>
    <w:rsid w:val="00F836A9"/>
    <w:rsid w:val="00F83C6C"/>
    <w:rsid w:val="00F84E93"/>
    <w:rsid w:val="00F87B8E"/>
    <w:rsid w:val="00F91E7D"/>
    <w:rsid w:val="00F94268"/>
    <w:rsid w:val="00F96FCA"/>
    <w:rsid w:val="00F970DD"/>
    <w:rsid w:val="00F9783A"/>
    <w:rsid w:val="00F97F68"/>
    <w:rsid w:val="00FA4636"/>
    <w:rsid w:val="00FA5336"/>
    <w:rsid w:val="00FA6A03"/>
    <w:rsid w:val="00FA7899"/>
    <w:rsid w:val="00FB0860"/>
    <w:rsid w:val="00FB0AFC"/>
    <w:rsid w:val="00FB10E9"/>
    <w:rsid w:val="00FB4CA0"/>
    <w:rsid w:val="00FB4F45"/>
    <w:rsid w:val="00FB527E"/>
    <w:rsid w:val="00FB5D7F"/>
    <w:rsid w:val="00FB6668"/>
    <w:rsid w:val="00FB7FE7"/>
    <w:rsid w:val="00FC1E48"/>
    <w:rsid w:val="00FC3FD8"/>
    <w:rsid w:val="00FC6773"/>
    <w:rsid w:val="00FD08B5"/>
    <w:rsid w:val="00FD4B99"/>
    <w:rsid w:val="00FD6083"/>
    <w:rsid w:val="00FD63B2"/>
    <w:rsid w:val="00FE07AF"/>
    <w:rsid w:val="00FE2851"/>
    <w:rsid w:val="00FE7202"/>
    <w:rsid w:val="00FE7AA3"/>
    <w:rsid w:val="00FF01FB"/>
    <w:rsid w:val="00FF058C"/>
    <w:rsid w:val="00FF339D"/>
    <w:rsid w:val="00FF5BF2"/>
    <w:rsid w:val="00FF7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pt-PT" w:eastAsia="pt-P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6FB4"/>
    <w:pPr>
      <w:spacing w:after="200" w:line="276" w:lineRule="auto"/>
      <w:jc w:val="both"/>
    </w:pPr>
    <w:rPr>
      <w:rFonts w:ascii="Trebuchet MS" w:hAnsi="Trebuchet MS"/>
      <w:lang w:eastAsia="en-US"/>
    </w:rPr>
  </w:style>
  <w:style w:type="paragraph" w:styleId="Cabealho1">
    <w:name w:val="heading 1"/>
    <w:basedOn w:val="Normal"/>
    <w:next w:val="Normal"/>
    <w:link w:val="Cabealho1Carcter"/>
    <w:uiPriority w:val="9"/>
    <w:qFormat/>
    <w:rsid w:val="00897AA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unhideWhenUsed/>
    <w:qFormat/>
    <w:rsid w:val="00897AA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Cabealho3">
    <w:name w:val="heading 3"/>
    <w:basedOn w:val="Normal"/>
    <w:next w:val="Normal"/>
    <w:link w:val="Cabealho3Carcter"/>
    <w:uiPriority w:val="9"/>
    <w:unhideWhenUsed/>
    <w:qFormat/>
    <w:rsid w:val="00222461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Cabealho4">
    <w:name w:val="heading 4"/>
    <w:basedOn w:val="Normal"/>
    <w:next w:val="Normal"/>
    <w:link w:val="Cabealho4Carcter"/>
    <w:uiPriority w:val="9"/>
    <w:semiHidden/>
    <w:unhideWhenUsed/>
    <w:qFormat/>
    <w:rsid w:val="00684434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F20C5A"/>
    <w:rPr>
      <w:sz w:val="22"/>
      <w:szCs w:val="22"/>
      <w:lang w:eastAsia="en-US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F20C5A"/>
  </w:style>
  <w:style w:type="paragraph" w:styleId="Textodebalo">
    <w:name w:val="Balloon Text"/>
    <w:basedOn w:val="Normal"/>
    <w:link w:val="TextodebaloCarcter"/>
    <w:uiPriority w:val="99"/>
    <w:semiHidden/>
    <w:unhideWhenUsed/>
    <w:rsid w:val="00F20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link w:val="Textodebalo"/>
    <w:uiPriority w:val="99"/>
    <w:semiHidden/>
    <w:rsid w:val="00F20C5A"/>
    <w:rPr>
      <w:rFonts w:ascii="Tahoma" w:hAnsi="Tahoma" w:cs="Tahoma"/>
      <w:sz w:val="16"/>
      <w:szCs w:val="16"/>
    </w:rPr>
  </w:style>
  <w:style w:type="character" w:customStyle="1" w:styleId="Cabealho1Carcter">
    <w:name w:val="Cabeçalho 1 Carácter"/>
    <w:link w:val="Cabealho1"/>
    <w:uiPriority w:val="9"/>
    <w:rsid w:val="00897AA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abealho2Carcter">
    <w:name w:val="Cabeçalho 2 Carácter"/>
    <w:link w:val="Cabealho2"/>
    <w:uiPriority w:val="9"/>
    <w:rsid w:val="00897AA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abealho">
    <w:name w:val="header"/>
    <w:basedOn w:val="Normal"/>
    <w:link w:val="Cabealho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25B0B"/>
  </w:style>
  <w:style w:type="paragraph" w:styleId="Rodap">
    <w:name w:val="footer"/>
    <w:basedOn w:val="Normal"/>
    <w:link w:val="Rodap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25B0B"/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F37E72"/>
    <w:pPr>
      <w:outlineLvl w:val="9"/>
    </w:pPr>
  </w:style>
  <w:style w:type="paragraph" w:styleId="ndice1">
    <w:name w:val="toc 1"/>
    <w:basedOn w:val="Normal"/>
    <w:next w:val="Normal"/>
    <w:autoRedefine/>
    <w:uiPriority w:val="39"/>
    <w:unhideWhenUsed/>
    <w:qFormat/>
    <w:rsid w:val="00B77F8D"/>
    <w:pPr>
      <w:tabs>
        <w:tab w:val="right" w:leader="dot" w:pos="9016"/>
      </w:tabs>
      <w:spacing w:after="100"/>
    </w:pPr>
    <w:rPr>
      <w:rFonts w:eastAsia="MS Mincho"/>
      <w:b/>
      <w:noProof/>
      <w:sz w:val="28"/>
      <w:szCs w:val="28"/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qFormat/>
    <w:rsid w:val="00F37E72"/>
    <w:pPr>
      <w:spacing w:after="100"/>
      <w:ind w:left="220"/>
    </w:pPr>
  </w:style>
  <w:style w:type="character" w:styleId="Hiperligao">
    <w:name w:val="Hyperlink"/>
    <w:uiPriority w:val="99"/>
    <w:unhideWhenUsed/>
    <w:rsid w:val="00F37E72"/>
    <w:rPr>
      <w:color w:val="0000FF"/>
      <w:u w:val="single"/>
    </w:rPr>
  </w:style>
  <w:style w:type="paragraph" w:styleId="HTMLpr-formatado">
    <w:name w:val="HTML Preformatted"/>
    <w:basedOn w:val="Normal"/>
    <w:link w:val="HTMLpr-formatadoCarcter"/>
    <w:uiPriority w:val="99"/>
    <w:unhideWhenUsed/>
    <w:rsid w:val="005D21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</w:rPr>
  </w:style>
  <w:style w:type="character" w:customStyle="1" w:styleId="HTMLpr-formatadoCarcter">
    <w:name w:val="HTML pré-formatado Carácter"/>
    <w:link w:val="HTMLpr-formatado"/>
    <w:uiPriority w:val="99"/>
    <w:rsid w:val="005D2194"/>
    <w:rPr>
      <w:rFonts w:ascii="Courier New" w:eastAsia="Times New Roman" w:hAnsi="Courier New" w:cs="Courier New"/>
      <w:sz w:val="20"/>
      <w:szCs w:val="20"/>
      <w:lang w:eastAsia="pt-PT"/>
    </w:rPr>
  </w:style>
  <w:style w:type="character" w:styleId="CdigoHTML">
    <w:name w:val="HTML Code"/>
    <w:uiPriority w:val="99"/>
    <w:semiHidden/>
    <w:unhideWhenUsed/>
    <w:rsid w:val="005D2194"/>
    <w:rPr>
      <w:rFonts w:ascii="Courier New" w:eastAsia="Times New Roman" w:hAnsi="Courier New" w:cs="Courier New"/>
      <w:sz w:val="20"/>
      <w:szCs w:val="20"/>
    </w:rPr>
  </w:style>
  <w:style w:type="character" w:customStyle="1" w:styleId="Cabealho3Carcter">
    <w:name w:val="Cabeçalho 3 Carácter"/>
    <w:link w:val="Cabealho3"/>
    <w:uiPriority w:val="9"/>
    <w:rsid w:val="00222461"/>
    <w:rPr>
      <w:rFonts w:ascii="Cambria" w:eastAsia="Times New Roman" w:hAnsi="Cambria" w:cs="Times New Roman"/>
      <w:b/>
      <w:bCs/>
      <w:color w:val="4F81BD"/>
    </w:rPr>
  </w:style>
  <w:style w:type="paragraph" w:styleId="ndice3">
    <w:name w:val="toc 3"/>
    <w:basedOn w:val="Normal"/>
    <w:next w:val="Normal"/>
    <w:autoRedefine/>
    <w:uiPriority w:val="39"/>
    <w:unhideWhenUsed/>
    <w:qFormat/>
    <w:rsid w:val="00222461"/>
    <w:pPr>
      <w:spacing w:after="100"/>
      <w:ind w:left="440"/>
    </w:pPr>
  </w:style>
  <w:style w:type="table" w:styleId="Tabelacomgrelha">
    <w:name w:val="Table Grid"/>
    <w:basedOn w:val="Tabelanormal"/>
    <w:uiPriority w:val="59"/>
    <w:rsid w:val="005D5C9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1">
    <w:name w:val="Sombreado Claro1"/>
    <w:basedOn w:val="Tabelanormal"/>
    <w:uiPriority w:val="60"/>
    <w:rsid w:val="005D5C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5D5C9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Cabealho4Carcter">
    <w:name w:val="Cabeçalho 4 Carácter"/>
    <w:link w:val="Cabealho4"/>
    <w:uiPriority w:val="9"/>
    <w:semiHidden/>
    <w:rsid w:val="00684434"/>
    <w:rPr>
      <w:rFonts w:ascii="Cambria" w:eastAsia="Times New Roman" w:hAnsi="Cambria" w:cs="Times New Roman"/>
      <w:b/>
      <w:bCs/>
      <w:i/>
      <w:iCs/>
      <w:color w:val="4F81BD"/>
    </w:rPr>
  </w:style>
  <w:style w:type="character" w:styleId="Hiperligaovisitada">
    <w:name w:val="FollowedHyperlink"/>
    <w:uiPriority w:val="99"/>
    <w:semiHidden/>
    <w:unhideWhenUsed/>
    <w:rsid w:val="009D4324"/>
    <w:rPr>
      <w:color w:val="800080"/>
      <w:u w:val="single"/>
    </w:rPr>
  </w:style>
  <w:style w:type="paragraph" w:styleId="PargrafodaLista">
    <w:name w:val="List Paragraph"/>
    <w:basedOn w:val="Normal"/>
    <w:uiPriority w:val="34"/>
    <w:qFormat/>
    <w:rsid w:val="0057657D"/>
    <w:pPr>
      <w:ind w:left="720"/>
      <w:contextualSpacing/>
    </w:pPr>
  </w:style>
  <w:style w:type="paragraph" w:styleId="ndice4">
    <w:name w:val="toc 4"/>
    <w:basedOn w:val="Normal"/>
    <w:next w:val="Normal"/>
    <w:autoRedefine/>
    <w:uiPriority w:val="39"/>
    <w:unhideWhenUsed/>
    <w:rsid w:val="009B7019"/>
    <w:pPr>
      <w:spacing w:after="100"/>
      <w:ind w:left="660"/>
    </w:pPr>
  </w:style>
  <w:style w:type="paragraph" w:styleId="ndice5">
    <w:name w:val="toc 5"/>
    <w:basedOn w:val="Normal"/>
    <w:next w:val="Normal"/>
    <w:autoRedefine/>
    <w:uiPriority w:val="39"/>
    <w:unhideWhenUsed/>
    <w:rsid w:val="009B7019"/>
    <w:pPr>
      <w:spacing w:after="100"/>
      <w:ind w:left="880"/>
    </w:pPr>
  </w:style>
  <w:style w:type="paragraph" w:styleId="ndice6">
    <w:name w:val="toc 6"/>
    <w:basedOn w:val="Normal"/>
    <w:next w:val="Normal"/>
    <w:autoRedefine/>
    <w:uiPriority w:val="39"/>
    <w:unhideWhenUsed/>
    <w:rsid w:val="009B7019"/>
    <w:pPr>
      <w:spacing w:after="100"/>
      <w:ind w:left="1100"/>
    </w:pPr>
  </w:style>
  <w:style w:type="paragraph" w:styleId="ndice7">
    <w:name w:val="toc 7"/>
    <w:basedOn w:val="Normal"/>
    <w:next w:val="Normal"/>
    <w:autoRedefine/>
    <w:uiPriority w:val="39"/>
    <w:unhideWhenUsed/>
    <w:rsid w:val="009B7019"/>
    <w:pPr>
      <w:spacing w:after="100"/>
      <w:ind w:left="1320"/>
    </w:pPr>
  </w:style>
  <w:style w:type="paragraph" w:styleId="ndice8">
    <w:name w:val="toc 8"/>
    <w:basedOn w:val="Normal"/>
    <w:next w:val="Normal"/>
    <w:autoRedefine/>
    <w:uiPriority w:val="39"/>
    <w:unhideWhenUsed/>
    <w:rsid w:val="009B7019"/>
    <w:pPr>
      <w:spacing w:after="100"/>
      <w:ind w:left="1540"/>
    </w:pPr>
  </w:style>
  <w:style w:type="paragraph" w:styleId="ndice9">
    <w:name w:val="toc 9"/>
    <w:basedOn w:val="Normal"/>
    <w:next w:val="Normal"/>
    <w:autoRedefine/>
    <w:uiPriority w:val="39"/>
    <w:unhideWhenUsed/>
    <w:rsid w:val="009B7019"/>
    <w:pPr>
      <w:spacing w:after="100"/>
      <w:ind w:left="1760"/>
    </w:pPr>
  </w:style>
  <w:style w:type="character" w:customStyle="1" w:styleId="estilo3">
    <w:name w:val="estilo3"/>
    <w:basedOn w:val="Tipodeletrapredefinidodopargrafo"/>
    <w:rsid w:val="00A04B54"/>
  </w:style>
  <w:style w:type="table" w:customStyle="1" w:styleId="SombreadoMdio2-Cor11">
    <w:name w:val="Sombreado Médio 2 - Cor 11"/>
    <w:basedOn w:val="Tabelanormal"/>
    <w:uiPriority w:val="64"/>
    <w:rsid w:val="00AF408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BA6246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semiHidden/>
    <w:unhideWhenUsed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rtnpxblubld">
    <w:name w:val="frtnpxblubld"/>
    <w:basedOn w:val="Tipodeletrapredefinidodopargrafo"/>
    <w:rsid w:val="006402B8"/>
  </w:style>
  <w:style w:type="paragraph" w:customStyle="1" w:styleId="twlvpxblk">
    <w:name w:val="twlvpxblk"/>
    <w:basedOn w:val="Normal"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Forte">
    <w:name w:val="Strong"/>
    <w:uiPriority w:val="22"/>
    <w:qFormat/>
    <w:rsid w:val="006402B8"/>
    <w:rPr>
      <w:b/>
      <w:bCs/>
    </w:rPr>
  </w:style>
  <w:style w:type="character" w:customStyle="1" w:styleId="tit">
    <w:name w:val="tit"/>
    <w:basedOn w:val="Tipodeletrapredefinidodopargrafo"/>
    <w:rsid w:val="009272C3"/>
  </w:style>
  <w:style w:type="paragraph" w:styleId="Legenda">
    <w:name w:val="caption"/>
    <w:basedOn w:val="Normal"/>
    <w:next w:val="Normal"/>
    <w:uiPriority w:val="35"/>
    <w:unhideWhenUsed/>
    <w:qFormat/>
    <w:rsid w:val="00D46065"/>
    <w:pPr>
      <w:spacing w:line="240" w:lineRule="auto"/>
    </w:pPr>
    <w:rPr>
      <w:b/>
      <w:bCs/>
      <w:color w:val="4F81BD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4C1B7D"/>
    <w:pPr>
      <w:spacing w:after="0"/>
    </w:pPr>
  </w:style>
  <w:style w:type="paragraph" w:customStyle="1" w:styleId="TtuloPrincipal">
    <w:name w:val="Título Principal"/>
    <w:basedOn w:val="Normal"/>
    <w:link w:val="TtuloPrincipalCarcter"/>
    <w:qFormat/>
    <w:rsid w:val="000B6920"/>
    <w:rPr>
      <w:b/>
      <w:sz w:val="32"/>
    </w:rPr>
  </w:style>
  <w:style w:type="paragraph" w:customStyle="1" w:styleId="Sub-ttulo">
    <w:name w:val="Sub-título"/>
    <w:basedOn w:val="Normal"/>
    <w:link w:val="Sub-ttuloCarcter"/>
    <w:qFormat/>
    <w:rsid w:val="00BF7961"/>
    <w:rPr>
      <w:b/>
      <w:i/>
      <w:sz w:val="28"/>
      <w:u w:val="single"/>
    </w:rPr>
  </w:style>
  <w:style w:type="character" w:customStyle="1" w:styleId="TtuloPrincipalCarcter">
    <w:name w:val="Título Principal Carácter"/>
    <w:link w:val="TtuloPrincipal"/>
    <w:rsid w:val="000B6920"/>
    <w:rPr>
      <w:rFonts w:ascii="Trebuchet MS" w:hAnsi="Trebuchet MS"/>
      <w:b/>
      <w:sz w:val="32"/>
    </w:rPr>
  </w:style>
  <w:style w:type="character" w:customStyle="1" w:styleId="Sub-ttuloCarcter">
    <w:name w:val="Sub-título Carácter"/>
    <w:link w:val="Sub-ttulo"/>
    <w:rsid w:val="00BF7961"/>
    <w:rPr>
      <w:rFonts w:ascii="Trebuchet MS" w:hAnsi="Trebuchet MS"/>
      <w:b/>
      <w:i/>
      <w:sz w:val="28"/>
      <w:u w:val="single"/>
      <w:lang w:eastAsia="en-US"/>
    </w:rPr>
  </w:style>
  <w:style w:type="paragraph" w:styleId="Subttulo">
    <w:name w:val="Subtitle"/>
    <w:basedOn w:val="Normal"/>
    <w:next w:val="Normal"/>
    <w:link w:val="SubttuloCarcter"/>
    <w:qFormat/>
    <w:rsid w:val="00BF7961"/>
    <w:pPr>
      <w:spacing w:after="60" w:line="240" w:lineRule="auto"/>
      <w:outlineLvl w:val="1"/>
    </w:pPr>
    <w:rPr>
      <w:rFonts w:cs="Arial"/>
      <w:b/>
      <w:lang w:eastAsia="pt-PT"/>
    </w:rPr>
  </w:style>
  <w:style w:type="character" w:customStyle="1" w:styleId="SubttuloCarcter">
    <w:name w:val="Subtítulo Carácter"/>
    <w:link w:val="Subttulo"/>
    <w:rsid w:val="00BF7961"/>
    <w:rPr>
      <w:rFonts w:ascii="Trebuchet MS" w:hAnsi="Trebuchet MS" w:cs="Arial"/>
      <w:b/>
    </w:rPr>
  </w:style>
  <w:style w:type="paragraph" w:styleId="Ttulo">
    <w:name w:val="Title"/>
    <w:basedOn w:val="Normal"/>
    <w:next w:val="Normal"/>
    <w:link w:val="TtuloCarcter"/>
    <w:qFormat/>
    <w:rsid w:val="00BF7961"/>
    <w:pPr>
      <w:spacing w:before="240" w:after="60" w:line="240" w:lineRule="auto"/>
      <w:outlineLvl w:val="0"/>
    </w:pPr>
    <w:rPr>
      <w:b/>
      <w:bCs/>
      <w:kern w:val="28"/>
      <w:sz w:val="32"/>
      <w:lang w:eastAsia="pt-PT"/>
    </w:rPr>
  </w:style>
  <w:style w:type="character" w:customStyle="1" w:styleId="TtuloCarcter">
    <w:name w:val="Título Carácter"/>
    <w:link w:val="Ttulo"/>
    <w:rsid w:val="00BF7961"/>
    <w:rPr>
      <w:rFonts w:ascii="Trebuchet MS" w:hAnsi="Trebuchet MS"/>
      <w:b/>
      <w:bCs/>
      <w:kern w:val="28"/>
      <w:sz w:val="32"/>
    </w:rPr>
  </w:style>
  <w:style w:type="paragraph" w:styleId="Textodenotaderodap">
    <w:name w:val="footnote text"/>
    <w:basedOn w:val="Normal"/>
    <w:link w:val="TextodenotaderodapCarcter"/>
    <w:uiPriority w:val="99"/>
    <w:semiHidden/>
    <w:unhideWhenUsed/>
    <w:rsid w:val="003F16A0"/>
    <w:pPr>
      <w:spacing w:after="0" w:line="240" w:lineRule="auto"/>
    </w:pPr>
  </w:style>
  <w:style w:type="character" w:customStyle="1" w:styleId="TextodenotaderodapCarcter">
    <w:name w:val="Texto de nota de rodapé Carácter"/>
    <w:link w:val="Textodenotaderodap"/>
    <w:uiPriority w:val="99"/>
    <w:semiHidden/>
    <w:rsid w:val="003F16A0"/>
    <w:rPr>
      <w:sz w:val="20"/>
      <w:szCs w:val="20"/>
    </w:rPr>
  </w:style>
  <w:style w:type="character" w:styleId="Refdenotaderodap">
    <w:name w:val="footnote reference"/>
    <w:semiHidden/>
    <w:rsid w:val="003F16A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pt-PT" w:eastAsia="pt-P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6FB4"/>
    <w:pPr>
      <w:spacing w:after="200" w:line="276" w:lineRule="auto"/>
      <w:jc w:val="both"/>
    </w:pPr>
    <w:rPr>
      <w:rFonts w:ascii="Trebuchet MS" w:hAnsi="Trebuchet MS"/>
      <w:lang w:eastAsia="en-US"/>
    </w:rPr>
  </w:style>
  <w:style w:type="paragraph" w:styleId="Cabealho1">
    <w:name w:val="heading 1"/>
    <w:basedOn w:val="Normal"/>
    <w:next w:val="Normal"/>
    <w:link w:val="Cabealho1Carcter"/>
    <w:uiPriority w:val="9"/>
    <w:qFormat/>
    <w:rsid w:val="00897AA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unhideWhenUsed/>
    <w:qFormat/>
    <w:rsid w:val="00897AA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Cabealho3">
    <w:name w:val="heading 3"/>
    <w:basedOn w:val="Normal"/>
    <w:next w:val="Normal"/>
    <w:link w:val="Cabealho3Carcter"/>
    <w:uiPriority w:val="9"/>
    <w:unhideWhenUsed/>
    <w:qFormat/>
    <w:rsid w:val="00222461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Cabealho4">
    <w:name w:val="heading 4"/>
    <w:basedOn w:val="Normal"/>
    <w:next w:val="Normal"/>
    <w:link w:val="Cabealho4Carcter"/>
    <w:uiPriority w:val="9"/>
    <w:semiHidden/>
    <w:unhideWhenUsed/>
    <w:qFormat/>
    <w:rsid w:val="00684434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F20C5A"/>
    <w:rPr>
      <w:sz w:val="22"/>
      <w:szCs w:val="22"/>
      <w:lang w:eastAsia="en-US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F20C5A"/>
  </w:style>
  <w:style w:type="paragraph" w:styleId="Textodebalo">
    <w:name w:val="Balloon Text"/>
    <w:basedOn w:val="Normal"/>
    <w:link w:val="TextodebaloCarcter"/>
    <w:uiPriority w:val="99"/>
    <w:semiHidden/>
    <w:unhideWhenUsed/>
    <w:rsid w:val="00F20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link w:val="Textodebalo"/>
    <w:uiPriority w:val="99"/>
    <w:semiHidden/>
    <w:rsid w:val="00F20C5A"/>
    <w:rPr>
      <w:rFonts w:ascii="Tahoma" w:hAnsi="Tahoma" w:cs="Tahoma"/>
      <w:sz w:val="16"/>
      <w:szCs w:val="16"/>
    </w:rPr>
  </w:style>
  <w:style w:type="character" w:customStyle="1" w:styleId="Cabealho1Carcter">
    <w:name w:val="Cabeçalho 1 Carácter"/>
    <w:link w:val="Cabealho1"/>
    <w:uiPriority w:val="9"/>
    <w:rsid w:val="00897AA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abealho2Carcter">
    <w:name w:val="Cabeçalho 2 Carácter"/>
    <w:link w:val="Cabealho2"/>
    <w:uiPriority w:val="9"/>
    <w:rsid w:val="00897AA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abealho">
    <w:name w:val="header"/>
    <w:basedOn w:val="Normal"/>
    <w:link w:val="Cabealho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25B0B"/>
  </w:style>
  <w:style w:type="paragraph" w:styleId="Rodap">
    <w:name w:val="footer"/>
    <w:basedOn w:val="Normal"/>
    <w:link w:val="Rodap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25B0B"/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F37E72"/>
    <w:pPr>
      <w:outlineLvl w:val="9"/>
    </w:pPr>
  </w:style>
  <w:style w:type="paragraph" w:styleId="ndice1">
    <w:name w:val="toc 1"/>
    <w:basedOn w:val="Normal"/>
    <w:next w:val="Normal"/>
    <w:autoRedefine/>
    <w:uiPriority w:val="39"/>
    <w:unhideWhenUsed/>
    <w:qFormat/>
    <w:rsid w:val="00B77F8D"/>
    <w:pPr>
      <w:tabs>
        <w:tab w:val="right" w:leader="dot" w:pos="9016"/>
      </w:tabs>
      <w:spacing w:after="100"/>
    </w:pPr>
    <w:rPr>
      <w:rFonts w:eastAsia="MS Mincho"/>
      <w:b/>
      <w:noProof/>
      <w:sz w:val="28"/>
      <w:szCs w:val="28"/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qFormat/>
    <w:rsid w:val="00F37E72"/>
    <w:pPr>
      <w:spacing w:after="100"/>
      <w:ind w:left="220"/>
    </w:pPr>
  </w:style>
  <w:style w:type="character" w:styleId="Hiperligao">
    <w:name w:val="Hyperlink"/>
    <w:uiPriority w:val="99"/>
    <w:unhideWhenUsed/>
    <w:rsid w:val="00F37E72"/>
    <w:rPr>
      <w:color w:val="0000FF"/>
      <w:u w:val="single"/>
    </w:rPr>
  </w:style>
  <w:style w:type="paragraph" w:styleId="HTMLpr-formatado">
    <w:name w:val="HTML Preformatted"/>
    <w:basedOn w:val="Normal"/>
    <w:link w:val="HTMLpr-formatadoCarcter"/>
    <w:uiPriority w:val="99"/>
    <w:unhideWhenUsed/>
    <w:rsid w:val="005D21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</w:rPr>
  </w:style>
  <w:style w:type="character" w:customStyle="1" w:styleId="HTMLpr-formatadoCarcter">
    <w:name w:val="HTML pré-formatado Carácter"/>
    <w:link w:val="HTMLpr-formatado"/>
    <w:uiPriority w:val="99"/>
    <w:rsid w:val="005D2194"/>
    <w:rPr>
      <w:rFonts w:ascii="Courier New" w:eastAsia="Times New Roman" w:hAnsi="Courier New" w:cs="Courier New"/>
      <w:sz w:val="20"/>
      <w:szCs w:val="20"/>
      <w:lang w:eastAsia="pt-PT"/>
    </w:rPr>
  </w:style>
  <w:style w:type="character" w:styleId="CdigoHTML">
    <w:name w:val="HTML Code"/>
    <w:uiPriority w:val="99"/>
    <w:semiHidden/>
    <w:unhideWhenUsed/>
    <w:rsid w:val="005D2194"/>
    <w:rPr>
      <w:rFonts w:ascii="Courier New" w:eastAsia="Times New Roman" w:hAnsi="Courier New" w:cs="Courier New"/>
      <w:sz w:val="20"/>
      <w:szCs w:val="20"/>
    </w:rPr>
  </w:style>
  <w:style w:type="character" w:customStyle="1" w:styleId="Cabealho3Carcter">
    <w:name w:val="Cabeçalho 3 Carácter"/>
    <w:link w:val="Cabealho3"/>
    <w:uiPriority w:val="9"/>
    <w:rsid w:val="00222461"/>
    <w:rPr>
      <w:rFonts w:ascii="Cambria" w:eastAsia="Times New Roman" w:hAnsi="Cambria" w:cs="Times New Roman"/>
      <w:b/>
      <w:bCs/>
      <w:color w:val="4F81BD"/>
    </w:rPr>
  </w:style>
  <w:style w:type="paragraph" w:styleId="ndice3">
    <w:name w:val="toc 3"/>
    <w:basedOn w:val="Normal"/>
    <w:next w:val="Normal"/>
    <w:autoRedefine/>
    <w:uiPriority w:val="39"/>
    <w:unhideWhenUsed/>
    <w:qFormat/>
    <w:rsid w:val="00222461"/>
    <w:pPr>
      <w:spacing w:after="100"/>
      <w:ind w:left="440"/>
    </w:pPr>
  </w:style>
  <w:style w:type="table" w:styleId="Tabelacomgrelha">
    <w:name w:val="Table Grid"/>
    <w:basedOn w:val="Tabelanormal"/>
    <w:uiPriority w:val="59"/>
    <w:rsid w:val="005D5C9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1">
    <w:name w:val="Sombreado Claro1"/>
    <w:basedOn w:val="Tabelanormal"/>
    <w:uiPriority w:val="60"/>
    <w:rsid w:val="005D5C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5D5C9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Cabealho4Carcter">
    <w:name w:val="Cabeçalho 4 Carácter"/>
    <w:link w:val="Cabealho4"/>
    <w:uiPriority w:val="9"/>
    <w:semiHidden/>
    <w:rsid w:val="00684434"/>
    <w:rPr>
      <w:rFonts w:ascii="Cambria" w:eastAsia="Times New Roman" w:hAnsi="Cambria" w:cs="Times New Roman"/>
      <w:b/>
      <w:bCs/>
      <w:i/>
      <w:iCs/>
      <w:color w:val="4F81BD"/>
    </w:rPr>
  </w:style>
  <w:style w:type="character" w:styleId="Hiperligaovisitada">
    <w:name w:val="FollowedHyperlink"/>
    <w:uiPriority w:val="99"/>
    <w:semiHidden/>
    <w:unhideWhenUsed/>
    <w:rsid w:val="009D4324"/>
    <w:rPr>
      <w:color w:val="800080"/>
      <w:u w:val="single"/>
    </w:rPr>
  </w:style>
  <w:style w:type="paragraph" w:styleId="PargrafodaLista">
    <w:name w:val="List Paragraph"/>
    <w:basedOn w:val="Normal"/>
    <w:uiPriority w:val="34"/>
    <w:qFormat/>
    <w:rsid w:val="0057657D"/>
    <w:pPr>
      <w:ind w:left="720"/>
      <w:contextualSpacing/>
    </w:pPr>
  </w:style>
  <w:style w:type="paragraph" w:styleId="ndice4">
    <w:name w:val="toc 4"/>
    <w:basedOn w:val="Normal"/>
    <w:next w:val="Normal"/>
    <w:autoRedefine/>
    <w:uiPriority w:val="39"/>
    <w:unhideWhenUsed/>
    <w:rsid w:val="009B7019"/>
    <w:pPr>
      <w:spacing w:after="100"/>
      <w:ind w:left="660"/>
    </w:pPr>
  </w:style>
  <w:style w:type="paragraph" w:styleId="ndice5">
    <w:name w:val="toc 5"/>
    <w:basedOn w:val="Normal"/>
    <w:next w:val="Normal"/>
    <w:autoRedefine/>
    <w:uiPriority w:val="39"/>
    <w:unhideWhenUsed/>
    <w:rsid w:val="009B7019"/>
    <w:pPr>
      <w:spacing w:after="100"/>
      <w:ind w:left="880"/>
    </w:pPr>
  </w:style>
  <w:style w:type="paragraph" w:styleId="ndice6">
    <w:name w:val="toc 6"/>
    <w:basedOn w:val="Normal"/>
    <w:next w:val="Normal"/>
    <w:autoRedefine/>
    <w:uiPriority w:val="39"/>
    <w:unhideWhenUsed/>
    <w:rsid w:val="009B7019"/>
    <w:pPr>
      <w:spacing w:after="100"/>
      <w:ind w:left="1100"/>
    </w:pPr>
  </w:style>
  <w:style w:type="paragraph" w:styleId="ndice7">
    <w:name w:val="toc 7"/>
    <w:basedOn w:val="Normal"/>
    <w:next w:val="Normal"/>
    <w:autoRedefine/>
    <w:uiPriority w:val="39"/>
    <w:unhideWhenUsed/>
    <w:rsid w:val="009B7019"/>
    <w:pPr>
      <w:spacing w:after="100"/>
      <w:ind w:left="1320"/>
    </w:pPr>
  </w:style>
  <w:style w:type="paragraph" w:styleId="ndice8">
    <w:name w:val="toc 8"/>
    <w:basedOn w:val="Normal"/>
    <w:next w:val="Normal"/>
    <w:autoRedefine/>
    <w:uiPriority w:val="39"/>
    <w:unhideWhenUsed/>
    <w:rsid w:val="009B7019"/>
    <w:pPr>
      <w:spacing w:after="100"/>
      <w:ind w:left="1540"/>
    </w:pPr>
  </w:style>
  <w:style w:type="paragraph" w:styleId="ndice9">
    <w:name w:val="toc 9"/>
    <w:basedOn w:val="Normal"/>
    <w:next w:val="Normal"/>
    <w:autoRedefine/>
    <w:uiPriority w:val="39"/>
    <w:unhideWhenUsed/>
    <w:rsid w:val="009B7019"/>
    <w:pPr>
      <w:spacing w:after="100"/>
      <w:ind w:left="1760"/>
    </w:pPr>
  </w:style>
  <w:style w:type="character" w:customStyle="1" w:styleId="estilo3">
    <w:name w:val="estilo3"/>
    <w:basedOn w:val="Tipodeletrapredefinidodopargrafo"/>
    <w:rsid w:val="00A04B54"/>
  </w:style>
  <w:style w:type="table" w:customStyle="1" w:styleId="SombreadoMdio2-Cor11">
    <w:name w:val="Sombreado Médio 2 - Cor 11"/>
    <w:basedOn w:val="Tabelanormal"/>
    <w:uiPriority w:val="64"/>
    <w:rsid w:val="00AF408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BA6246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semiHidden/>
    <w:unhideWhenUsed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rtnpxblubld">
    <w:name w:val="frtnpxblubld"/>
    <w:basedOn w:val="Tipodeletrapredefinidodopargrafo"/>
    <w:rsid w:val="006402B8"/>
  </w:style>
  <w:style w:type="paragraph" w:customStyle="1" w:styleId="twlvpxblk">
    <w:name w:val="twlvpxblk"/>
    <w:basedOn w:val="Normal"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Forte">
    <w:name w:val="Strong"/>
    <w:uiPriority w:val="22"/>
    <w:qFormat/>
    <w:rsid w:val="006402B8"/>
    <w:rPr>
      <w:b/>
      <w:bCs/>
    </w:rPr>
  </w:style>
  <w:style w:type="character" w:customStyle="1" w:styleId="tit">
    <w:name w:val="tit"/>
    <w:basedOn w:val="Tipodeletrapredefinidodopargrafo"/>
    <w:rsid w:val="009272C3"/>
  </w:style>
  <w:style w:type="paragraph" w:styleId="Legenda">
    <w:name w:val="caption"/>
    <w:basedOn w:val="Normal"/>
    <w:next w:val="Normal"/>
    <w:uiPriority w:val="35"/>
    <w:unhideWhenUsed/>
    <w:qFormat/>
    <w:rsid w:val="00D46065"/>
    <w:pPr>
      <w:spacing w:line="240" w:lineRule="auto"/>
    </w:pPr>
    <w:rPr>
      <w:b/>
      <w:bCs/>
      <w:color w:val="4F81BD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4C1B7D"/>
    <w:pPr>
      <w:spacing w:after="0"/>
    </w:pPr>
  </w:style>
  <w:style w:type="paragraph" w:customStyle="1" w:styleId="TtuloPrincipal">
    <w:name w:val="Título Principal"/>
    <w:basedOn w:val="Normal"/>
    <w:link w:val="TtuloPrincipalCarcter"/>
    <w:qFormat/>
    <w:rsid w:val="000B6920"/>
    <w:rPr>
      <w:b/>
      <w:sz w:val="32"/>
    </w:rPr>
  </w:style>
  <w:style w:type="paragraph" w:customStyle="1" w:styleId="Sub-ttulo">
    <w:name w:val="Sub-título"/>
    <w:basedOn w:val="Normal"/>
    <w:link w:val="Sub-ttuloCarcter"/>
    <w:qFormat/>
    <w:rsid w:val="00BF7961"/>
    <w:rPr>
      <w:b/>
      <w:i/>
      <w:sz w:val="28"/>
      <w:u w:val="single"/>
    </w:rPr>
  </w:style>
  <w:style w:type="character" w:customStyle="1" w:styleId="TtuloPrincipalCarcter">
    <w:name w:val="Título Principal Carácter"/>
    <w:link w:val="TtuloPrincipal"/>
    <w:rsid w:val="000B6920"/>
    <w:rPr>
      <w:rFonts w:ascii="Trebuchet MS" w:hAnsi="Trebuchet MS"/>
      <w:b/>
      <w:sz w:val="32"/>
    </w:rPr>
  </w:style>
  <w:style w:type="character" w:customStyle="1" w:styleId="Sub-ttuloCarcter">
    <w:name w:val="Sub-título Carácter"/>
    <w:link w:val="Sub-ttulo"/>
    <w:rsid w:val="00BF7961"/>
    <w:rPr>
      <w:rFonts w:ascii="Trebuchet MS" w:hAnsi="Trebuchet MS"/>
      <w:b/>
      <w:i/>
      <w:sz w:val="28"/>
      <w:u w:val="single"/>
      <w:lang w:eastAsia="en-US"/>
    </w:rPr>
  </w:style>
  <w:style w:type="paragraph" w:styleId="Subttulo">
    <w:name w:val="Subtitle"/>
    <w:basedOn w:val="Normal"/>
    <w:next w:val="Normal"/>
    <w:link w:val="SubttuloCarcter"/>
    <w:qFormat/>
    <w:rsid w:val="00BF7961"/>
    <w:pPr>
      <w:spacing w:after="60" w:line="240" w:lineRule="auto"/>
      <w:outlineLvl w:val="1"/>
    </w:pPr>
    <w:rPr>
      <w:rFonts w:cs="Arial"/>
      <w:b/>
      <w:lang w:eastAsia="pt-PT"/>
    </w:rPr>
  </w:style>
  <w:style w:type="character" w:customStyle="1" w:styleId="SubttuloCarcter">
    <w:name w:val="Subtítulo Carácter"/>
    <w:link w:val="Subttulo"/>
    <w:rsid w:val="00BF7961"/>
    <w:rPr>
      <w:rFonts w:ascii="Trebuchet MS" w:hAnsi="Trebuchet MS" w:cs="Arial"/>
      <w:b/>
    </w:rPr>
  </w:style>
  <w:style w:type="paragraph" w:styleId="Ttulo">
    <w:name w:val="Title"/>
    <w:basedOn w:val="Normal"/>
    <w:next w:val="Normal"/>
    <w:link w:val="TtuloCarcter"/>
    <w:qFormat/>
    <w:rsid w:val="00BF7961"/>
    <w:pPr>
      <w:spacing w:before="240" w:after="60" w:line="240" w:lineRule="auto"/>
      <w:outlineLvl w:val="0"/>
    </w:pPr>
    <w:rPr>
      <w:b/>
      <w:bCs/>
      <w:kern w:val="28"/>
      <w:sz w:val="32"/>
      <w:lang w:eastAsia="pt-PT"/>
    </w:rPr>
  </w:style>
  <w:style w:type="character" w:customStyle="1" w:styleId="TtuloCarcter">
    <w:name w:val="Título Carácter"/>
    <w:link w:val="Ttulo"/>
    <w:rsid w:val="00BF7961"/>
    <w:rPr>
      <w:rFonts w:ascii="Trebuchet MS" w:hAnsi="Trebuchet MS"/>
      <w:b/>
      <w:bCs/>
      <w:kern w:val="28"/>
      <w:sz w:val="32"/>
    </w:rPr>
  </w:style>
  <w:style w:type="paragraph" w:styleId="Textodenotaderodap">
    <w:name w:val="footnote text"/>
    <w:basedOn w:val="Normal"/>
    <w:link w:val="TextodenotaderodapCarcter"/>
    <w:uiPriority w:val="99"/>
    <w:semiHidden/>
    <w:unhideWhenUsed/>
    <w:rsid w:val="003F16A0"/>
    <w:pPr>
      <w:spacing w:after="0" w:line="240" w:lineRule="auto"/>
    </w:pPr>
  </w:style>
  <w:style w:type="character" w:customStyle="1" w:styleId="TextodenotaderodapCarcter">
    <w:name w:val="Texto de nota de rodapé Carácter"/>
    <w:link w:val="Textodenotaderodap"/>
    <w:uiPriority w:val="99"/>
    <w:semiHidden/>
    <w:rsid w:val="003F16A0"/>
    <w:rPr>
      <w:sz w:val="20"/>
      <w:szCs w:val="20"/>
    </w:rPr>
  </w:style>
  <w:style w:type="character" w:styleId="Refdenotaderodap">
    <w:name w:val="footnote reference"/>
    <w:semiHidden/>
    <w:rsid w:val="003F16A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11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9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2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4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4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W:\WORK\Documentos\PDA\BackOffice\ModuloComputacaoMovel_Plugin_MobileManager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8B01B11A-7302-4BF6-A3DD-0AC5B99E13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ModuloComputacaoMovel_Plugin_MobileManager.dot</Template>
  <TotalTime>983</TotalTime>
  <Pages>4</Pages>
  <Words>462</Words>
  <Characters>2495</Characters>
  <Application>Microsoft Office Word</Application>
  <DocSecurity>0</DocSecurity>
  <Lines>20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Dossiers</vt:lpstr>
      <vt:lpstr>Dossiers</vt:lpstr>
    </vt:vector>
  </TitlesOfParts>
  <Company>HP</Company>
  <LinksUpToDate>false</LinksUpToDate>
  <CharactersWithSpaces>2952</CharactersWithSpaces>
  <SharedDoc>false</SharedDoc>
  <HLinks>
    <vt:vector size="30" baseType="variant">
      <vt:variant>
        <vt:i4>1114170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_Toc328402122</vt:lpwstr>
      </vt:variant>
      <vt:variant>
        <vt:i4>1114170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_Toc328402121</vt:lpwstr>
      </vt:variant>
      <vt:variant>
        <vt:i4>1114170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_Toc328402120</vt:lpwstr>
      </vt:variant>
      <vt:variant>
        <vt:i4>1179706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_Toc328402119</vt:lpwstr>
      </vt:variant>
      <vt:variant>
        <vt:i4>1179706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_Toc328402118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Dossiers</dc:title>
  <dc:subject>Iniciação</dc:subject>
  <dc:creator>Celde Fernandes</dc:creator>
  <cp:lastModifiedBy>Celde Fernandes</cp:lastModifiedBy>
  <cp:revision>42</cp:revision>
  <cp:lastPrinted>2013-08-14T17:32:00Z</cp:lastPrinted>
  <dcterms:created xsi:type="dcterms:W3CDTF">2013-08-14T10:12:00Z</dcterms:created>
  <dcterms:modified xsi:type="dcterms:W3CDTF">2013-11-01T09:28:00Z</dcterms:modified>
</cp:coreProperties>
</file>